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71D" w:rsidRDefault="0022771D"/>
    <w:tbl>
      <w:tblPr>
        <w:tblpPr w:leftFromText="180" w:rightFromText="180" w:vertAnchor="text" w:tblpX="-709"/>
        <w:tblW w:w="11970" w:type="dxa"/>
        <w:tblCellMar>
          <w:left w:w="0" w:type="dxa"/>
          <w:right w:w="0" w:type="dxa"/>
        </w:tblCellMar>
        <w:tblLook w:val="00A0"/>
      </w:tblPr>
      <w:tblGrid>
        <w:gridCol w:w="4820"/>
        <w:gridCol w:w="7150"/>
      </w:tblGrid>
      <w:tr w:rsidR="0022771D" w:rsidRPr="00552760">
        <w:trPr>
          <w:trHeight w:val="347"/>
        </w:trPr>
        <w:tc>
          <w:tcPr>
            <w:tcW w:w="4820" w:type="dxa"/>
            <w:tcMar>
              <w:top w:w="0" w:type="dxa"/>
              <w:left w:w="108" w:type="dxa"/>
              <w:bottom w:w="0" w:type="dxa"/>
              <w:right w:w="108" w:type="dxa"/>
            </w:tcMar>
          </w:tcPr>
          <w:p w:rsidR="0022771D" w:rsidRDefault="0022771D" w:rsidP="00092796">
            <w:pPr>
              <w:spacing w:before="0" w:after="0"/>
              <w:ind w:firstLine="450"/>
              <w:jc w:val="center"/>
              <w:rPr>
                <w:b/>
                <w:bCs/>
                <w:sz w:val="26"/>
                <w:szCs w:val="26"/>
              </w:rPr>
            </w:pPr>
            <w:r w:rsidRPr="005546BF">
              <w:rPr>
                <w:sz w:val="26"/>
                <w:szCs w:val="26"/>
              </w:rPr>
              <w:t xml:space="preserve">ỦY BAN NHÂN DÂN </w:t>
            </w:r>
            <w:r>
              <w:rPr>
                <w:sz w:val="26"/>
                <w:szCs w:val="26"/>
              </w:rPr>
              <w:t>QUẬN 12</w:t>
            </w:r>
            <w:r w:rsidRPr="005546BF">
              <w:rPr>
                <w:sz w:val="26"/>
                <w:szCs w:val="26"/>
              </w:rPr>
              <w:br/>
            </w:r>
            <w:r>
              <w:rPr>
                <w:sz w:val="26"/>
                <w:szCs w:val="26"/>
              </w:rPr>
              <w:t xml:space="preserve">     </w:t>
            </w:r>
            <w:r>
              <w:rPr>
                <w:b/>
                <w:bCs/>
                <w:sz w:val="26"/>
                <w:szCs w:val="26"/>
              </w:rPr>
              <w:t>PHÒNG</w:t>
            </w:r>
            <w:r w:rsidRPr="005546BF">
              <w:rPr>
                <w:b/>
                <w:bCs/>
                <w:sz w:val="26"/>
                <w:szCs w:val="26"/>
              </w:rPr>
              <w:t xml:space="preserve"> GIÁO DỤC VÀ ĐÀO</w:t>
            </w:r>
            <w:bookmarkStart w:id="0" w:name="_GoBack"/>
            <w:bookmarkEnd w:id="0"/>
            <w:r w:rsidRPr="005546BF">
              <w:rPr>
                <w:b/>
                <w:bCs/>
                <w:sz w:val="26"/>
                <w:szCs w:val="26"/>
              </w:rPr>
              <w:t xml:space="preserve"> TẠO</w:t>
            </w:r>
          </w:p>
          <w:p w:rsidR="0022771D" w:rsidRDefault="0022771D" w:rsidP="00092796">
            <w:pPr>
              <w:spacing w:before="0" w:after="0"/>
              <w:ind w:firstLine="450"/>
              <w:jc w:val="center"/>
              <w:rPr>
                <w:b/>
                <w:bCs/>
                <w:sz w:val="26"/>
                <w:szCs w:val="26"/>
              </w:rPr>
            </w:pPr>
            <w:r>
              <w:rPr>
                <w:noProof/>
              </w:rPr>
              <w:pict>
                <v:line id="Straight Connector 2" o:spid="_x0000_s1026" style="position:absolute;left:0;text-align:left;z-index:251656192;visibility:visible" from="89.5pt,6.1pt" to="141.25pt,6.1pt" strokeweight=".5pt">
                  <v:stroke joinstyle="miter"/>
                </v:line>
              </w:pict>
            </w:r>
          </w:p>
          <w:p w:rsidR="0022771D" w:rsidRPr="00FB7DD8" w:rsidRDefault="0022771D" w:rsidP="00135027">
            <w:pPr>
              <w:spacing w:before="0" w:after="0"/>
              <w:ind w:firstLine="450"/>
              <w:rPr>
                <w:sz w:val="24"/>
                <w:szCs w:val="24"/>
              </w:rPr>
            </w:pPr>
            <w:r w:rsidRPr="00FB7DD8">
              <w:rPr>
                <w:sz w:val="26"/>
                <w:szCs w:val="26"/>
              </w:rPr>
              <w:t xml:space="preserve">    </w:t>
            </w:r>
            <w:r>
              <w:rPr>
                <w:sz w:val="26"/>
                <w:szCs w:val="26"/>
              </w:rPr>
              <w:t xml:space="preserve">  </w:t>
            </w:r>
            <w:r w:rsidRPr="00FB7DD8">
              <w:rPr>
                <w:sz w:val="26"/>
                <w:szCs w:val="26"/>
              </w:rPr>
              <w:t xml:space="preserve">    </w:t>
            </w:r>
            <w:r>
              <w:rPr>
                <w:sz w:val="26"/>
                <w:szCs w:val="26"/>
              </w:rPr>
              <w:t xml:space="preserve">   </w:t>
            </w:r>
            <w:r w:rsidRPr="00FB7DD8">
              <w:rPr>
                <w:sz w:val="26"/>
                <w:szCs w:val="26"/>
              </w:rPr>
              <w:t xml:space="preserve">Số: </w:t>
            </w:r>
            <w:r>
              <w:rPr>
                <w:sz w:val="26"/>
                <w:szCs w:val="26"/>
              </w:rPr>
              <w:t xml:space="preserve"> 637 </w:t>
            </w:r>
            <w:r w:rsidRPr="00FB7DD8">
              <w:rPr>
                <w:sz w:val="26"/>
                <w:szCs w:val="26"/>
              </w:rPr>
              <w:t>/KH-GDĐT</w:t>
            </w:r>
          </w:p>
        </w:tc>
        <w:tc>
          <w:tcPr>
            <w:tcW w:w="7150" w:type="dxa"/>
            <w:tcMar>
              <w:top w:w="0" w:type="dxa"/>
              <w:left w:w="108" w:type="dxa"/>
              <w:bottom w:w="0" w:type="dxa"/>
              <w:right w:w="108" w:type="dxa"/>
            </w:tcMar>
          </w:tcPr>
          <w:p w:rsidR="0022771D" w:rsidRPr="005546BF" w:rsidRDefault="0022771D" w:rsidP="00135027">
            <w:pPr>
              <w:spacing w:before="100" w:beforeAutospacing="1" w:after="100" w:afterAutospacing="1"/>
              <w:ind w:firstLine="0"/>
              <w:jc w:val="left"/>
              <w:rPr>
                <w:sz w:val="24"/>
                <w:szCs w:val="24"/>
              </w:rPr>
            </w:pPr>
            <w:r>
              <w:rPr>
                <w:noProof/>
              </w:rPr>
              <w:pict>
                <v:line id="Straight Connector 3" o:spid="_x0000_s1027" style="position:absolute;z-index:251655168;visibility:visible;mso-position-horizontal-relative:text;mso-position-vertical-relative:text" from="48.95pt,31.8pt" to="214.7pt,31.8pt" strokeweight=".5pt">
                  <v:stroke joinstyle="miter"/>
                </v:line>
              </w:pict>
            </w:r>
            <w:r w:rsidRPr="005546BF">
              <w:rPr>
                <w:b/>
                <w:bCs/>
                <w:sz w:val="26"/>
                <w:szCs w:val="26"/>
              </w:rPr>
              <w:t>CỘNG HÒA XÃ HỘI CHỦ NGHĨA VIỆT NAM</w:t>
            </w:r>
            <w:r w:rsidRPr="005546BF">
              <w:rPr>
                <w:b/>
                <w:bCs/>
                <w:sz w:val="26"/>
                <w:szCs w:val="26"/>
              </w:rPr>
              <w:br/>
            </w:r>
            <w:r>
              <w:rPr>
                <w:b/>
                <w:bCs/>
              </w:rPr>
              <w:t xml:space="preserve">             </w:t>
            </w:r>
            <w:r w:rsidRPr="005546BF">
              <w:rPr>
                <w:b/>
                <w:bCs/>
              </w:rPr>
              <w:t>Độc lập - Tự do - Hạnh phúc</w:t>
            </w:r>
            <w:r w:rsidRPr="005546BF">
              <w:rPr>
                <w:b/>
                <w:bCs/>
                <w:sz w:val="26"/>
                <w:szCs w:val="26"/>
              </w:rPr>
              <w:br/>
            </w:r>
            <w:r w:rsidRPr="005546BF">
              <w:rPr>
                <w:b/>
                <w:bCs/>
                <w:sz w:val="26"/>
                <w:szCs w:val="26"/>
              </w:rPr>
              <w:br/>
            </w:r>
            <w:r w:rsidRPr="00C777E5">
              <w:rPr>
                <w:i/>
                <w:iCs/>
                <w:sz w:val="26"/>
                <w:szCs w:val="26"/>
              </w:rPr>
              <w:t xml:space="preserve">           Quận 12</w:t>
            </w:r>
            <w:r w:rsidRPr="0016391E">
              <w:rPr>
                <w:i/>
                <w:iCs/>
                <w:sz w:val="26"/>
                <w:szCs w:val="26"/>
              </w:rPr>
              <w:t>, ngày</w:t>
            </w:r>
            <w:r>
              <w:rPr>
                <w:i/>
                <w:iCs/>
                <w:sz w:val="26"/>
                <w:szCs w:val="26"/>
              </w:rPr>
              <w:t xml:space="preserve">   23  </w:t>
            </w:r>
            <w:r w:rsidRPr="0016391E">
              <w:rPr>
                <w:i/>
                <w:iCs/>
                <w:sz w:val="26"/>
                <w:szCs w:val="26"/>
              </w:rPr>
              <w:t xml:space="preserve">tháng </w:t>
            </w:r>
            <w:r>
              <w:rPr>
                <w:i/>
                <w:iCs/>
                <w:sz w:val="26"/>
                <w:szCs w:val="26"/>
              </w:rPr>
              <w:t>9</w:t>
            </w:r>
            <w:r w:rsidRPr="0016391E">
              <w:rPr>
                <w:i/>
                <w:iCs/>
                <w:sz w:val="26"/>
                <w:szCs w:val="26"/>
              </w:rPr>
              <w:t xml:space="preserve"> năm 201</w:t>
            </w:r>
            <w:r>
              <w:rPr>
                <w:i/>
                <w:iCs/>
                <w:sz w:val="26"/>
                <w:szCs w:val="26"/>
              </w:rPr>
              <w:t>5</w:t>
            </w:r>
            <w:r w:rsidRPr="005546BF">
              <w:rPr>
                <w:b/>
                <w:bCs/>
                <w:sz w:val="26"/>
                <w:szCs w:val="26"/>
              </w:rPr>
              <w:t> </w:t>
            </w:r>
          </w:p>
        </w:tc>
      </w:tr>
      <w:tr w:rsidR="0022771D" w:rsidRPr="00552760">
        <w:trPr>
          <w:trHeight w:val="426"/>
        </w:trPr>
        <w:tc>
          <w:tcPr>
            <w:tcW w:w="4820" w:type="dxa"/>
            <w:tcMar>
              <w:top w:w="0" w:type="dxa"/>
              <w:left w:w="108" w:type="dxa"/>
              <w:bottom w:w="0" w:type="dxa"/>
              <w:right w:w="108" w:type="dxa"/>
            </w:tcMar>
          </w:tcPr>
          <w:p w:rsidR="0022771D" w:rsidRPr="005546BF" w:rsidRDefault="0022771D" w:rsidP="00E4271A">
            <w:pPr>
              <w:spacing w:before="0" w:after="0" w:line="288" w:lineRule="auto"/>
              <w:ind w:firstLine="0"/>
              <w:rPr>
                <w:sz w:val="24"/>
                <w:szCs w:val="24"/>
              </w:rPr>
            </w:pPr>
          </w:p>
        </w:tc>
        <w:tc>
          <w:tcPr>
            <w:tcW w:w="7150" w:type="dxa"/>
            <w:tcMar>
              <w:top w:w="0" w:type="dxa"/>
              <w:left w:w="108" w:type="dxa"/>
              <w:bottom w:w="0" w:type="dxa"/>
              <w:right w:w="108" w:type="dxa"/>
            </w:tcMar>
          </w:tcPr>
          <w:p w:rsidR="0022771D" w:rsidRPr="005546BF" w:rsidRDefault="0022771D" w:rsidP="00B95073">
            <w:pPr>
              <w:spacing w:before="100" w:beforeAutospacing="1" w:after="100" w:afterAutospacing="1"/>
              <w:ind w:firstLine="0"/>
              <w:jc w:val="left"/>
              <w:rPr>
                <w:sz w:val="24"/>
                <w:szCs w:val="24"/>
              </w:rPr>
            </w:pPr>
          </w:p>
        </w:tc>
      </w:tr>
    </w:tbl>
    <w:p w:rsidR="0022771D" w:rsidRPr="000C745A" w:rsidRDefault="0022771D" w:rsidP="00B80210">
      <w:pPr>
        <w:widowControl w:val="0"/>
        <w:tabs>
          <w:tab w:val="left" w:pos="750"/>
          <w:tab w:val="left" w:pos="1665"/>
          <w:tab w:val="left" w:pos="3405"/>
          <w:tab w:val="center" w:pos="4655"/>
        </w:tabs>
        <w:spacing w:before="0" w:after="0"/>
        <w:ind w:firstLine="0"/>
        <w:jc w:val="center"/>
        <w:rPr>
          <w:b/>
          <w:bCs/>
          <w:lang w:val="vi-VN"/>
        </w:rPr>
      </w:pPr>
      <w:r w:rsidRPr="000C745A">
        <w:rPr>
          <w:b/>
          <w:bCs/>
          <w:lang w:val="vi-VN"/>
        </w:rPr>
        <w:t>KẾ HOẠCH</w:t>
      </w:r>
    </w:p>
    <w:p w:rsidR="0022771D" w:rsidRPr="000C745A" w:rsidRDefault="0022771D" w:rsidP="00B80210">
      <w:pPr>
        <w:widowControl w:val="0"/>
        <w:spacing w:before="0" w:after="0"/>
        <w:jc w:val="center"/>
        <w:rPr>
          <w:b/>
          <w:bCs/>
          <w:lang w:val="vi-VN"/>
        </w:rPr>
      </w:pPr>
      <w:r w:rsidRPr="000C745A">
        <w:rPr>
          <w:b/>
          <w:bCs/>
          <w:lang w:val="vi-VN"/>
        </w:rPr>
        <w:t>Tổ chức thực hiện “Ngày Pháp luật nước Cộng hòa xã hội chủ nghĩa</w:t>
      </w:r>
    </w:p>
    <w:p w:rsidR="0022771D" w:rsidRPr="000C745A" w:rsidRDefault="0022771D" w:rsidP="00B80210">
      <w:pPr>
        <w:widowControl w:val="0"/>
        <w:spacing w:before="0" w:after="0"/>
        <w:jc w:val="center"/>
        <w:rPr>
          <w:b/>
          <w:bCs/>
        </w:rPr>
      </w:pPr>
      <w:r w:rsidRPr="000C745A">
        <w:rPr>
          <w:b/>
          <w:bCs/>
          <w:lang w:val="vi-VN"/>
        </w:rPr>
        <w:t>Việt Nam” trong ngành giáo dục năm 201</w:t>
      </w:r>
      <w:r>
        <w:rPr>
          <w:b/>
          <w:bCs/>
        </w:rPr>
        <w:t>5</w:t>
      </w:r>
    </w:p>
    <w:p w:rsidR="0022771D" w:rsidRDefault="0022771D" w:rsidP="00FF0ED7">
      <w:pPr>
        <w:ind w:firstLine="720"/>
        <w:rPr>
          <w:sz w:val="26"/>
          <w:szCs w:val="26"/>
        </w:rPr>
      </w:pPr>
      <w:r>
        <w:rPr>
          <w:noProof/>
        </w:rPr>
        <w:pict>
          <v:line id="Straight Connector 1" o:spid="_x0000_s1028" style="position:absolute;left:0;text-align:left;z-index:251657216;visibility:visible" from="193.2pt,10pt" to="281.7pt,10pt" strokeweight=".5pt">
            <v:stroke joinstyle="miter"/>
          </v:line>
        </w:pict>
      </w:r>
    </w:p>
    <w:p w:rsidR="0022771D" w:rsidRPr="00E4271A" w:rsidRDefault="0022771D" w:rsidP="00335769">
      <w:pPr>
        <w:ind w:firstLine="624"/>
      </w:pPr>
      <w:r w:rsidRPr="00E4271A">
        <w:t xml:space="preserve">Căn cứ  Hướng dẫn số 2951/GDĐT-PC ngày 16 tháng 9 năm 2015 của Sở GD&amp;ĐT về tổ chức thực hiện “Ngày Pháp luật nước Cộng hòa xã hội chủ nghĩa Việt Nam” trong ngành giáo dục và đào tạo năm 2015; </w:t>
      </w:r>
    </w:p>
    <w:p w:rsidR="0022771D" w:rsidRPr="00E4271A" w:rsidRDefault="0022771D" w:rsidP="00335769">
      <w:pPr>
        <w:ind w:firstLine="624"/>
      </w:pPr>
      <w:r w:rsidRPr="00E4271A">
        <w:t>- Phòng GD&amp;ĐT xây dựng Kế hoạch tổ chức thực hiện “Ngày Pháp luật nước Cộng hòa xã hội chủ nghĩa Việt Nam” như sau:</w:t>
      </w:r>
    </w:p>
    <w:p w:rsidR="0022771D" w:rsidRPr="00E4271A" w:rsidRDefault="0022771D" w:rsidP="00335769">
      <w:pPr>
        <w:ind w:firstLine="624"/>
      </w:pPr>
      <w:r w:rsidRPr="00E4271A">
        <w:rPr>
          <w:b/>
          <w:bCs/>
          <w:lang w:val="vi-VN"/>
        </w:rPr>
        <w:t>I. MỤC ĐÍCH, YÊU CẦU</w:t>
      </w:r>
    </w:p>
    <w:p w:rsidR="0022771D" w:rsidRPr="00E4271A" w:rsidRDefault="0022771D" w:rsidP="00335769">
      <w:pPr>
        <w:ind w:firstLine="624"/>
      </w:pPr>
      <w:r w:rsidRPr="00E4271A">
        <w:rPr>
          <w:b/>
          <w:bCs/>
          <w:lang w:val="vi-VN"/>
        </w:rPr>
        <w:t>1. Mục đích</w:t>
      </w:r>
    </w:p>
    <w:p w:rsidR="0022771D" w:rsidRPr="00E4271A" w:rsidRDefault="0022771D" w:rsidP="00335769">
      <w:pPr>
        <w:ind w:firstLine="624"/>
        <w:rPr>
          <w:lang w:val="vi-VN"/>
        </w:rPr>
      </w:pPr>
      <w:r w:rsidRPr="00E4271A">
        <w:rPr>
          <w:lang w:val="vi-VN"/>
        </w:rPr>
        <w:t>- Thông qua các hoạt động tổ chức Ngày Pháp luật năm 2015 để tiếp tục tôn vinh Hiến pháp, pháp luật; giáo dục ý thức thượng tôn pháp luật cho mọi người trong xã hội; khẳng định vị trí, vai trò, ý nghĩa của Ngày Pháp luật Việt Nam và vai trò của pháp luật trong đời sống xã hội.</w:t>
      </w:r>
    </w:p>
    <w:p w:rsidR="0022771D" w:rsidRPr="00E4271A" w:rsidRDefault="0022771D" w:rsidP="00335769">
      <w:pPr>
        <w:ind w:firstLine="624"/>
        <w:rPr>
          <w:lang w:val="vi-VN"/>
        </w:rPr>
      </w:pPr>
      <w:r w:rsidRPr="00E4271A">
        <w:rPr>
          <w:lang w:val="vi-VN"/>
        </w:rPr>
        <w:t>- Nâng cao chất lượng, hiệu quả công tác phổ biến, giáo dục pháp luật, bảo đảm gắn kết chặt chẽ với công tác xây dựng, thi hành và bảo vệ pháp luật; phản ứng chính sách linh hoạt; làm sâu sắc hiểu biết về nội dung, tinh thần Hiến pháp năm 2013; đảm bảo Ngày Pháp luật thực sự phát huy hiệu lực, hiệu quả trong đời sống chính trị - pháp lý của đất nước, góp phần tích cực khẳng định những thành quả 70 năm xây dựng và hoàn thiện của Nhà nước và Pháp luật dân chủ nhân dân, tăng cường đồng thuận xã hội, niềm tin và đóng góp của Nhân dân vào sự thành công của Đại hội đảng bộ các cấp, tiến tới Đại hội đại biểu toàn quốc lần thứ XII.</w:t>
      </w:r>
    </w:p>
    <w:p w:rsidR="0022771D" w:rsidRPr="00E4271A" w:rsidRDefault="0022771D" w:rsidP="00335769">
      <w:pPr>
        <w:ind w:firstLine="624"/>
        <w:rPr>
          <w:lang w:val="vi-VN"/>
        </w:rPr>
      </w:pPr>
      <w:r w:rsidRPr="00E4271A">
        <w:rPr>
          <w:lang w:val="vi-VN"/>
        </w:rPr>
        <w:t>- Tạo sự đồng thuận, niềm tin của Nhân dân vào các chủ trương, chính sách của Đảng, pháp luật của Nhà nước, giáo dục tinh thần yêu nước, tăng cường khối đại đoàn kết dân tộc trong sự nghiệp xây dựng và bảo vệ Tổ quốc, đẩy mạnh hội nhập quốc tế.</w:t>
      </w:r>
    </w:p>
    <w:p w:rsidR="0022771D" w:rsidRPr="00E4271A" w:rsidRDefault="0022771D" w:rsidP="00335769">
      <w:pPr>
        <w:ind w:firstLine="624"/>
        <w:rPr>
          <w:lang w:val="vi-VN"/>
        </w:rPr>
      </w:pPr>
      <w:r w:rsidRPr="00E4271A">
        <w:rPr>
          <w:b/>
          <w:bCs/>
          <w:lang w:val="vi-VN"/>
        </w:rPr>
        <w:t>2. Yêu cầu</w:t>
      </w:r>
    </w:p>
    <w:p w:rsidR="0022771D" w:rsidRPr="00E4271A" w:rsidRDefault="0022771D" w:rsidP="00335769">
      <w:pPr>
        <w:ind w:firstLine="624"/>
        <w:rPr>
          <w:lang w:val="vi-VN"/>
        </w:rPr>
      </w:pPr>
      <w:r w:rsidRPr="00E4271A">
        <w:rPr>
          <w:lang w:val="vi-VN"/>
        </w:rPr>
        <w:t>- Việc tổ chức Ngày Pháp luật năm 2015 cần bám sát các sự kiện chính trị, pháp lý của đất nước, của Thành phố, của ngành Giáo dục và Đào tạo; bảo đảm lồng ghép có hiệu quả với việc triển khai thi hành Hiến pháp và luật để khẳng định vị trí, vai trò của Hiến pháp và pháp luật.</w:t>
      </w:r>
    </w:p>
    <w:p w:rsidR="0022771D" w:rsidRPr="00E4271A" w:rsidRDefault="0022771D" w:rsidP="00335769">
      <w:pPr>
        <w:ind w:firstLine="624"/>
        <w:rPr>
          <w:lang w:val="vi-VN"/>
        </w:rPr>
      </w:pPr>
      <w:r w:rsidRPr="00E4271A">
        <w:rPr>
          <w:lang w:val="vi-VN"/>
        </w:rPr>
        <w:t>- Ngày Pháp luật phải được tổ chức sâu rộng, thiết thực, có trọng tâm, trọng điểm, không phô trương, hình thức, phù hợp với từng cơ quan, đơn vị nhằm tôn vinh Hiến pháp, pháp luật, đề cao tinh thần thượng tôn pháp luật, ý thức tuân thủ pháp luật của cán bộ, công chức, viên chức và học sinh.</w:t>
      </w:r>
    </w:p>
    <w:p w:rsidR="0022771D" w:rsidRPr="00E4271A" w:rsidRDefault="0022771D" w:rsidP="00335769">
      <w:pPr>
        <w:ind w:firstLine="624"/>
        <w:rPr>
          <w:lang w:val="vi-VN"/>
        </w:rPr>
      </w:pPr>
      <w:r w:rsidRPr="00E4271A">
        <w:rPr>
          <w:lang w:val="vi-VN"/>
        </w:rPr>
        <w:t>- Các hoạt động Ngày Pháp luật năm 2015 phải được tổ chức đa dạng về hình thức, phong phú về nội dung và bảo đảm hiệu quả của công tác phổ biến, giáo dục pháp luật nhằm tạo điều kiện cho cán bộ, công chức, viên chức và học sinh tìm hiểu sâu rộng về Ngày Pháp luật Việt Nam.</w:t>
      </w:r>
    </w:p>
    <w:p w:rsidR="0022771D" w:rsidRPr="00E4271A" w:rsidRDefault="0022771D" w:rsidP="00335769">
      <w:pPr>
        <w:ind w:firstLine="624"/>
        <w:rPr>
          <w:lang w:val="vi-VN"/>
        </w:rPr>
      </w:pPr>
      <w:r w:rsidRPr="00E4271A">
        <w:rPr>
          <w:b/>
          <w:bCs/>
          <w:spacing w:val="-4"/>
          <w:lang w:val="vi-VN"/>
        </w:rPr>
        <w:t>II. CHỦ ĐỀ NGÀY PHÁP LUẬT  VÀ CÁC KHẨU HIỆU TUYÊN TRUYỀN</w:t>
      </w:r>
    </w:p>
    <w:p w:rsidR="0022771D" w:rsidRPr="00E4271A" w:rsidRDefault="0022771D" w:rsidP="00335769">
      <w:pPr>
        <w:ind w:firstLine="624"/>
        <w:rPr>
          <w:lang w:val="vi-VN"/>
        </w:rPr>
      </w:pPr>
      <w:r w:rsidRPr="00E4271A">
        <w:rPr>
          <w:b/>
          <w:bCs/>
          <w:spacing w:val="-4"/>
          <w:lang w:val="vi-VN"/>
        </w:rPr>
        <w:t xml:space="preserve">1. Chủ đề </w:t>
      </w:r>
    </w:p>
    <w:p w:rsidR="0022771D" w:rsidRPr="00E4271A" w:rsidRDefault="0022771D" w:rsidP="00335769">
      <w:pPr>
        <w:pStyle w:val="NormalWeb"/>
        <w:spacing w:before="120" w:beforeAutospacing="0" w:after="120" w:afterAutospacing="0"/>
        <w:ind w:firstLine="624"/>
        <w:jc w:val="both"/>
        <w:rPr>
          <w:b/>
          <w:bCs/>
          <w:i/>
          <w:iCs/>
          <w:sz w:val="28"/>
          <w:szCs w:val="28"/>
          <w:lang w:val="vi-VN"/>
        </w:rPr>
      </w:pPr>
      <w:r w:rsidRPr="00E4271A">
        <w:rPr>
          <w:b/>
          <w:bCs/>
          <w:i/>
          <w:iCs/>
          <w:sz w:val="28"/>
          <w:szCs w:val="28"/>
          <w:lang w:val="vi-VN"/>
        </w:rPr>
        <w:t>“ Thực hiện Hiến pháp và pháp luật góp phần xây dựng Nhà nước pháp quyền xã hội chủ nghĩa; bảo vệ quyền con người, quyền và nghĩa vụ cơ bản của công dân”.</w:t>
      </w:r>
    </w:p>
    <w:p w:rsidR="0022771D" w:rsidRPr="00E4271A" w:rsidRDefault="0022771D" w:rsidP="00335769">
      <w:pPr>
        <w:ind w:firstLine="624"/>
        <w:rPr>
          <w:lang w:val="vi-VN"/>
        </w:rPr>
      </w:pPr>
      <w:r w:rsidRPr="00E4271A">
        <w:rPr>
          <w:b/>
          <w:bCs/>
          <w:lang w:val="vi-VN"/>
        </w:rPr>
        <w:t>2. Khẩu hiệu tuyên truyền</w:t>
      </w:r>
    </w:p>
    <w:p w:rsidR="0022771D" w:rsidRPr="00E4271A" w:rsidRDefault="0022771D" w:rsidP="00335769">
      <w:pPr>
        <w:tabs>
          <w:tab w:val="left" w:pos="3480"/>
        </w:tabs>
        <w:ind w:firstLine="624"/>
        <w:rPr>
          <w:lang w:val="vi-VN"/>
        </w:rPr>
      </w:pPr>
      <w:r w:rsidRPr="00E4271A">
        <w:rPr>
          <w:lang w:val="vi-VN"/>
        </w:rPr>
        <w:t>- “Sống và làm việc theo Hiến pháp và pháp luật”.</w:t>
      </w:r>
    </w:p>
    <w:p w:rsidR="0022771D" w:rsidRPr="00E4271A" w:rsidRDefault="0022771D" w:rsidP="00335769">
      <w:pPr>
        <w:tabs>
          <w:tab w:val="left" w:pos="3480"/>
        </w:tabs>
        <w:ind w:firstLine="624"/>
        <w:rPr>
          <w:lang w:val="vi-VN"/>
        </w:rPr>
      </w:pPr>
      <w:r w:rsidRPr="00E4271A">
        <w:rPr>
          <w:lang w:val="vi-VN"/>
        </w:rPr>
        <w:t>- “Tích cực hưởng ứng Ngày Pháp luật nước Cộng hòa xã hội chủ nghĩa Việt Nam – 09/11”.</w:t>
      </w:r>
    </w:p>
    <w:p w:rsidR="0022771D" w:rsidRPr="00E4271A" w:rsidRDefault="0022771D" w:rsidP="00335769">
      <w:pPr>
        <w:tabs>
          <w:tab w:val="left" w:pos="3480"/>
        </w:tabs>
        <w:ind w:firstLine="624"/>
        <w:rPr>
          <w:lang w:val="vi-VN"/>
        </w:rPr>
      </w:pPr>
      <w:r w:rsidRPr="00E4271A">
        <w:rPr>
          <w:lang w:val="vi-VN"/>
        </w:rPr>
        <w:t xml:space="preserve">- “Tuân theo Hiến pháp, pháp luật là nghĩa vụ của mọi cơ quan, tổ chức, cá nhân”. </w:t>
      </w:r>
    </w:p>
    <w:p w:rsidR="0022771D" w:rsidRPr="00E4271A" w:rsidRDefault="0022771D" w:rsidP="00335769">
      <w:pPr>
        <w:ind w:firstLine="624"/>
        <w:rPr>
          <w:lang w:val="es-MX"/>
        </w:rPr>
      </w:pPr>
      <w:r w:rsidRPr="00E4271A">
        <w:rPr>
          <w:lang w:val="es-MX"/>
        </w:rPr>
        <w:t>- “Chấp hành và bảo vệ Hiến pháp, pháp luật là nét đẹp văn hóa, là việc làm thiết thực của mỗi người dân để góp phần xây dựng Nhà nước pháp quyền của Nhân dân, do Nhân dân, vì Nhân dân”.</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b/>
          <w:bCs/>
          <w:sz w:val="28"/>
          <w:szCs w:val="28"/>
          <w:lang w:val="es-MX"/>
        </w:rPr>
        <w:t>-</w:t>
      </w:r>
      <w:r w:rsidRPr="00E4271A">
        <w:rPr>
          <w:sz w:val="28"/>
          <w:szCs w:val="28"/>
          <w:lang w:val="es-MX"/>
        </w:rPr>
        <w:t xml:space="preserve"> “Cán bộ, công chức, viên chức …(</w:t>
      </w:r>
      <w:r w:rsidRPr="00E4271A">
        <w:rPr>
          <w:i/>
          <w:iCs/>
          <w:sz w:val="28"/>
          <w:szCs w:val="28"/>
          <w:lang w:val="es-MX"/>
        </w:rPr>
        <w:t>tên cơ quan, đơn vị</w:t>
      </w:r>
      <w:r w:rsidRPr="00E4271A">
        <w:rPr>
          <w:sz w:val="28"/>
          <w:szCs w:val="28"/>
          <w:lang w:val="es-MX"/>
        </w:rPr>
        <w:t>)… gương mẫu chấp hành và bảo vệ Hiến pháp và pháp luật”.</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“Toàn dân tích cực tìm hiểu, học tập và thực hiện Hiến pháp và pháp luật”.</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“Tìm hiểu, học tập và chấp hành pháp luật là quyền lợi và nghĩa vụ của mỗi công dân”.</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“Hiến pháp là văn kiện đặc biệt quan trọng, phản ánh ý chí của toàn Đảng, toàn dân và toàn quân ta, tạo cơ sở chính trị - pháp lý vững chắc cho công cuộc xây dựng, bảo vệ, phát triển và hội nhập quốc tế của đất nước trong thời kỳ mới”.</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“Hiến pháp nước Cộng hòa xã hội chủ nghĩa Việt Nam là kết tinh trí tuệ của toàn Đảng, toàn dân, toàn quân ta; thể hiện ý chí, nguyện vọng của Nhân dân Việt Nam thời kỳ đổi mới toàn diện đất nước”.</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“Hiến pháp là luật cơ bản của nước Cộng hòa xã hội chủ nghĩa Việt Nam, có hiệu lực pháp lý cao nhất.</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Mọi văn bản pháp luật khác phải phù hợp với Hiến pháp.</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Mọi hành vi vi phạm Hiến pháp đều bị xử lý”.</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“Nhân dân thực hiện quyền lực nhà nước bằng dân chủ trực tiếp, bằng dân chủ đại diện thông qua Quốc hội, Hội đồng nhân dân và thông qua các cơ quan khác của nhà nước”.</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 “Mọi người đều bình đẳng trước pháp luật.</w:t>
      </w:r>
    </w:p>
    <w:p w:rsidR="0022771D" w:rsidRPr="00E4271A" w:rsidRDefault="0022771D" w:rsidP="00335769">
      <w:pPr>
        <w:pStyle w:val="ListParagraph"/>
        <w:tabs>
          <w:tab w:val="left" w:pos="3480"/>
        </w:tabs>
        <w:spacing w:before="120" w:beforeAutospacing="0" w:after="120" w:afterAutospacing="0"/>
        <w:ind w:firstLine="624"/>
        <w:jc w:val="both"/>
        <w:rPr>
          <w:sz w:val="28"/>
          <w:szCs w:val="28"/>
          <w:lang w:val="es-MX"/>
        </w:rPr>
      </w:pPr>
      <w:r w:rsidRPr="00E4271A">
        <w:rPr>
          <w:sz w:val="28"/>
          <w:szCs w:val="28"/>
          <w:lang w:val="es-MX"/>
        </w:rPr>
        <w:t>Không ai bị phân biệt đối xử trong đời sống chính trị, dân sự, kinh tế, văn hóa, xã hội”.</w:t>
      </w:r>
    </w:p>
    <w:p w:rsidR="0022771D" w:rsidRPr="00E4271A" w:rsidRDefault="0022771D" w:rsidP="00335769">
      <w:pPr>
        <w:pStyle w:val="ListParagraph"/>
        <w:spacing w:before="120" w:beforeAutospacing="0" w:after="120" w:afterAutospacing="0"/>
        <w:ind w:firstLine="624"/>
        <w:jc w:val="both"/>
        <w:rPr>
          <w:sz w:val="28"/>
          <w:szCs w:val="28"/>
          <w:lang w:val="es-MX"/>
        </w:rPr>
      </w:pPr>
      <w:r w:rsidRPr="00E4271A">
        <w:rPr>
          <w:sz w:val="28"/>
          <w:szCs w:val="28"/>
          <w:lang w:val="es-MX"/>
        </w:rPr>
        <w:t>- “Mọi người có quyền sống. Tính mạng con người được pháp luật bảo hộ, không ai bị tước đoạt tính mạng trái luật”.</w:t>
      </w:r>
    </w:p>
    <w:p w:rsidR="0022771D" w:rsidRPr="00E4271A" w:rsidRDefault="0022771D" w:rsidP="00335769">
      <w:pPr>
        <w:pStyle w:val="ListParagraph"/>
        <w:spacing w:before="120" w:beforeAutospacing="0" w:after="120" w:afterAutospacing="0"/>
        <w:ind w:firstLine="624"/>
        <w:jc w:val="both"/>
        <w:rPr>
          <w:sz w:val="28"/>
          <w:szCs w:val="28"/>
          <w:lang w:val="es-MX"/>
        </w:rPr>
      </w:pPr>
      <w:r w:rsidRPr="00E4271A">
        <w:rPr>
          <w:sz w:val="28"/>
          <w:szCs w:val="28"/>
          <w:lang w:val="es-MX"/>
        </w:rPr>
        <w:t>Và các khẩu hiệu khác phù hợp với chủ đề Ngày pháp luật, gắn với chức năng, nhiệm vụ, lĩnh vực hoạt động của cơ quan, đơn vị.</w:t>
      </w:r>
    </w:p>
    <w:p w:rsidR="0022771D" w:rsidRPr="00E4271A" w:rsidRDefault="0022771D" w:rsidP="00545C3B">
      <w:pPr>
        <w:ind w:firstLine="720"/>
        <w:rPr>
          <w:lang w:val="es-MX"/>
        </w:rPr>
      </w:pPr>
      <w:r w:rsidRPr="00E4271A">
        <w:rPr>
          <w:b/>
          <w:bCs/>
          <w:lang w:val="vi-VN"/>
        </w:rPr>
        <w:t xml:space="preserve">III. THỜI GIAN, NỘI DUNG, HÌNH THỨC </w:t>
      </w:r>
      <w:r w:rsidRPr="00E4271A">
        <w:rPr>
          <w:b/>
          <w:bCs/>
          <w:lang w:val="es-MX"/>
        </w:rPr>
        <w:t>TỔ CHỨC</w:t>
      </w:r>
    </w:p>
    <w:p w:rsidR="0022771D" w:rsidRPr="00E4271A" w:rsidRDefault="0022771D" w:rsidP="00545C3B">
      <w:pPr>
        <w:ind w:firstLine="720"/>
        <w:rPr>
          <w:lang w:val="es-MX"/>
        </w:rPr>
      </w:pPr>
      <w:r w:rsidRPr="00E4271A">
        <w:rPr>
          <w:b/>
          <w:bCs/>
          <w:lang w:val="vi-VN"/>
        </w:rPr>
        <w:t xml:space="preserve">1. Thời gian </w:t>
      </w:r>
    </w:p>
    <w:p w:rsidR="0022771D" w:rsidRPr="00E4271A" w:rsidRDefault="0022771D" w:rsidP="00825168">
      <w:pPr>
        <w:spacing w:line="400" w:lineRule="exact"/>
        <w:ind w:right="57" w:firstLine="670"/>
        <w:rPr>
          <w:b/>
          <w:bCs/>
          <w:lang w:val="es-MX"/>
        </w:rPr>
      </w:pPr>
      <w:r w:rsidRPr="00E4271A">
        <w:rPr>
          <w:lang w:val="es-MX"/>
        </w:rPr>
        <w:t xml:space="preserve">Tổ chức các hoạt động Ngày Pháp luật năm 2015 trong thời gian 02 tháng, bắt đầu từ ngày 01/10 đến hết ngày 30/11/2015, trong đó tập trung cao điểm trong tuần lễ từ ngày 02/11 đến ngày 09/11/2015 </w:t>
      </w:r>
      <w:r w:rsidRPr="00E4271A">
        <w:rPr>
          <w:i/>
          <w:iCs/>
          <w:lang w:val="es-MX"/>
        </w:rPr>
        <w:t>(Tuần lễ Ngày Pháp luật nước Cộng hòa xã hội chủ nghĩa Việt Nam năm 2015 tại Thành phố Hồ Chí Minh).</w:t>
      </w:r>
    </w:p>
    <w:p w:rsidR="0022771D" w:rsidRPr="00E4271A" w:rsidRDefault="0022771D" w:rsidP="00545C3B">
      <w:pPr>
        <w:ind w:firstLine="720"/>
        <w:rPr>
          <w:lang w:val="es-MX"/>
        </w:rPr>
      </w:pPr>
      <w:r w:rsidRPr="00E4271A">
        <w:rPr>
          <w:b/>
          <w:bCs/>
          <w:lang w:val="es-MX"/>
        </w:rPr>
        <w:t>2. Nội dung</w:t>
      </w:r>
    </w:p>
    <w:p w:rsidR="0022771D" w:rsidRPr="00E4271A" w:rsidRDefault="0022771D" w:rsidP="00C8281E">
      <w:pPr>
        <w:spacing w:line="400" w:lineRule="exact"/>
        <w:ind w:firstLine="670"/>
        <w:rPr>
          <w:lang w:val="es-MX"/>
        </w:rPr>
      </w:pPr>
      <w:r w:rsidRPr="00E4271A">
        <w:rPr>
          <w:lang w:val="es-MX"/>
        </w:rPr>
        <w:t>- Tiếp tục tuyên truyền, phổ biến về mục đích, ý nghĩa của Ngày Pháp luật Việt Nam – ngày 09 tháng 11 hằng năm.</w:t>
      </w:r>
    </w:p>
    <w:p w:rsidR="0022771D" w:rsidRPr="00E4271A" w:rsidRDefault="0022771D" w:rsidP="00C8281E">
      <w:pPr>
        <w:spacing w:line="400" w:lineRule="exact"/>
        <w:ind w:firstLine="670"/>
        <w:rPr>
          <w:lang w:val="es-MX"/>
        </w:rPr>
      </w:pPr>
      <w:r w:rsidRPr="00E4271A">
        <w:rPr>
          <w:lang w:val="es-MX"/>
        </w:rPr>
        <w:t>- Tiếp tục tuyên truyền, phổ biến sâu rộng về vị trí, vai trò, nội dung của Hiến pháp trong quản lý nhà nước và đời sống xã hội; Tuyên truyền, phổ biến các văn bản về Giáo dục và Đào tạo, văn bản quy phạm pháp luật do cơ quan có thẩm quyền ban hành gắn với chức năng, nhiệm vụ của cơ quan, đơn vị và các văn bản có liên quan khác. Đặc biệt chú trọng đến việc tuyên truyền, phổ biến Luật Giáo dục nghề nghiệp; Luật Tổ chức Quốc hội; Luật Tổ chức Chính phủ; Luật Tổ chức chính quyền địa phương; Luật Bầu cử đại biểu Quốc hội và đại biểu Hội đồng nhân dân; Luật Nghĩa vụ quân sự; Luật Đất đai; Luật Nhà ở; Luật Bảo hiểm xã hội; Luật bảo hiểm y tế; Chỉ thị số 3131/CT-BGDĐT ngày 25/8/2014 của Bộ trưởng Bộ Giáo dục và Đào tạo về nhiệm vụ trọng tâm năm học 2015-2016 của giáo dục mầm non, giáo dục phổ thông và giáo dục thường xuyên; các văn bản hướng dẫn thực hiện nhiệm vụ năm học theo từng cấp học và các quy định có liên quan do Bộ Giáo dục và Đào tạo ban hành;</w:t>
      </w:r>
    </w:p>
    <w:p w:rsidR="0022771D" w:rsidRPr="00E4271A" w:rsidRDefault="0022771D" w:rsidP="00C8281E">
      <w:pPr>
        <w:pStyle w:val="NormalWeb"/>
        <w:widowControl w:val="0"/>
        <w:spacing w:before="0" w:beforeAutospacing="0" w:after="0" w:afterAutospacing="0" w:line="400" w:lineRule="exact"/>
        <w:ind w:firstLine="670"/>
        <w:jc w:val="both"/>
        <w:rPr>
          <w:sz w:val="28"/>
          <w:szCs w:val="28"/>
          <w:lang w:val="es-MX"/>
        </w:rPr>
      </w:pPr>
      <w:r w:rsidRPr="00E4271A">
        <w:rPr>
          <w:sz w:val="28"/>
          <w:szCs w:val="28"/>
          <w:lang w:val="es-MX"/>
        </w:rPr>
        <w:t>- Tiếp tục quán triệt, tuyên truyền các chủ trương, chính sách, giải pháp nhằm nâng cao năng lực quản lý nhà nước; đảm bảo kỷ luật, kỷ cương nhiệm vụ, công vụ; tăng cường trách nhiệm, đạo đức nghề nghiệp của cán bộ, công chức, viên chức, người lao động;</w:t>
      </w:r>
    </w:p>
    <w:p w:rsidR="0022771D" w:rsidRPr="00E4271A" w:rsidRDefault="0022771D" w:rsidP="00C8281E">
      <w:pPr>
        <w:pStyle w:val="NormalWeb"/>
        <w:widowControl w:val="0"/>
        <w:spacing w:before="0" w:beforeAutospacing="0" w:after="0" w:afterAutospacing="0" w:line="400" w:lineRule="exact"/>
        <w:ind w:firstLine="670"/>
        <w:jc w:val="both"/>
        <w:rPr>
          <w:sz w:val="28"/>
          <w:szCs w:val="28"/>
          <w:lang w:val="es-MX"/>
        </w:rPr>
      </w:pPr>
      <w:r w:rsidRPr="00E4271A">
        <w:rPr>
          <w:sz w:val="28"/>
          <w:szCs w:val="28"/>
          <w:lang w:val="es-MX"/>
        </w:rPr>
        <w:t>- Tuyên truyền, phổ biến sâu rộng các điều ước quốc tế mà Việt Nam là thành viên, trọng tâm là Công ước của Liên hợp quốc về chống tra tấn và các hình thức đối xử hoặc trừng phạt tàn bạo, vô nhân đạo hoặc hạ nhục con người; Công ước quốc tế về các quyền chính trị và dân sự; các công ước quốc tế về quyền con người.</w:t>
      </w:r>
    </w:p>
    <w:p w:rsidR="0022771D" w:rsidRPr="00E4271A" w:rsidRDefault="0022771D" w:rsidP="008321F0">
      <w:pPr>
        <w:pStyle w:val="NormalWeb"/>
        <w:widowControl w:val="0"/>
        <w:spacing w:before="0" w:beforeAutospacing="0" w:after="0" w:afterAutospacing="0" w:line="400" w:lineRule="exact"/>
        <w:ind w:firstLine="670"/>
        <w:jc w:val="both"/>
        <w:rPr>
          <w:sz w:val="28"/>
          <w:szCs w:val="28"/>
          <w:lang w:val="es-MX"/>
        </w:rPr>
      </w:pPr>
      <w:r w:rsidRPr="00E4271A">
        <w:rPr>
          <w:sz w:val="28"/>
          <w:szCs w:val="28"/>
          <w:lang w:val="es-MX"/>
        </w:rPr>
        <w:t xml:space="preserve">- </w:t>
      </w:r>
      <w:r w:rsidRPr="00E4271A">
        <w:rPr>
          <w:sz w:val="28"/>
          <w:szCs w:val="28"/>
          <w:lang w:val="vi-VN"/>
        </w:rPr>
        <w:t>Biểu dương, khen thưởng các tập thể, cá nhân tiêu biểu, gương người tốt, việc tốt</w:t>
      </w:r>
      <w:r w:rsidRPr="00E4271A">
        <w:rPr>
          <w:sz w:val="28"/>
          <w:szCs w:val="28"/>
          <w:lang w:val="es-MX"/>
        </w:rPr>
        <w:t xml:space="preserve">, điển hình tiên tiến </w:t>
      </w:r>
      <w:r w:rsidRPr="00E4271A">
        <w:rPr>
          <w:sz w:val="28"/>
          <w:szCs w:val="28"/>
          <w:lang w:val="vi-VN"/>
        </w:rPr>
        <w:t xml:space="preserve">trong xây dựng, thi </w:t>
      </w:r>
      <w:r w:rsidRPr="00E4271A">
        <w:rPr>
          <w:sz w:val="28"/>
          <w:szCs w:val="28"/>
          <w:lang w:val="es-MX"/>
        </w:rPr>
        <w:t xml:space="preserve">hành </w:t>
      </w:r>
      <w:r w:rsidRPr="00E4271A">
        <w:rPr>
          <w:sz w:val="28"/>
          <w:szCs w:val="28"/>
          <w:lang w:val="vi-VN"/>
        </w:rPr>
        <w:t>pháp luật, phổ biến, giáo dục pháp luật</w:t>
      </w:r>
      <w:r w:rsidRPr="00E4271A">
        <w:rPr>
          <w:sz w:val="28"/>
          <w:szCs w:val="28"/>
          <w:lang w:val="es-MX"/>
        </w:rPr>
        <w:t>, các mô hình Ngày Pháp luật</w:t>
      </w:r>
      <w:r w:rsidRPr="00E4271A">
        <w:rPr>
          <w:sz w:val="28"/>
          <w:szCs w:val="28"/>
          <w:lang w:val="vi-VN"/>
        </w:rPr>
        <w:t xml:space="preserve"> trong </w:t>
      </w:r>
      <w:r w:rsidRPr="00E4271A">
        <w:rPr>
          <w:sz w:val="28"/>
          <w:szCs w:val="28"/>
          <w:lang w:val="es-MX"/>
        </w:rPr>
        <w:t>các cơ sở giáo dục.</w:t>
      </w:r>
    </w:p>
    <w:p w:rsidR="0022771D" w:rsidRPr="00E4271A" w:rsidRDefault="0022771D" w:rsidP="00545C3B">
      <w:pPr>
        <w:ind w:firstLine="720"/>
        <w:rPr>
          <w:b/>
          <w:bCs/>
          <w:lang w:val="vi-VN"/>
        </w:rPr>
      </w:pPr>
      <w:r w:rsidRPr="00E4271A">
        <w:rPr>
          <w:b/>
          <w:bCs/>
          <w:lang w:val="es-MX"/>
        </w:rPr>
        <w:t>3</w:t>
      </w:r>
      <w:r w:rsidRPr="00E4271A">
        <w:rPr>
          <w:b/>
          <w:bCs/>
          <w:lang w:val="vi-VN"/>
        </w:rPr>
        <w:t>. Hình thức</w:t>
      </w:r>
    </w:p>
    <w:p w:rsidR="0022771D" w:rsidRPr="00E4271A" w:rsidRDefault="0022771D" w:rsidP="00545C3B">
      <w:pPr>
        <w:ind w:firstLine="720"/>
        <w:rPr>
          <w:lang w:val="es-MX"/>
        </w:rPr>
      </w:pPr>
      <w:r w:rsidRPr="00E4271A">
        <w:rPr>
          <w:lang w:val="es-MX"/>
        </w:rPr>
        <w:t>Ngày pháp luật được tổ chức định kỳ mỗi tháng một lần tại các đơn vị. Căn cứ vào điều kiện, kế hoạch công tác của mình, các đơn vị chủ động lựa chọn hình thức triển khai phù hợp.</w:t>
      </w:r>
    </w:p>
    <w:p w:rsidR="0022771D" w:rsidRPr="00E4271A" w:rsidRDefault="0022771D" w:rsidP="008321F0">
      <w:pPr>
        <w:ind w:right="57" w:firstLine="670"/>
        <w:rPr>
          <w:rStyle w:val="normalchar0"/>
          <w:lang w:val="es-MX"/>
        </w:rPr>
      </w:pPr>
      <w:r w:rsidRPr="00E4271A">
        <w:rPr>
          <w:rStyle w:val="normalchar0"/>
          <w:lang w:val="es-MX"/>
        </w:rPr>
        <w:t>- Lồng ghép việc phổ biến văn bản pháp luật vào các buổi sinh hoạt của đơn vị; tổ chức tọa đàm, giao lưu, thảo luận về các nội dung pháp luật; các hình thức thi tìm hiểu pháp luật; biểu dương, khen thưởng các gương điển hình tiên tiến có thành tích trong thi hành pháp luật, phổ biến, tuyên truyền pháp luật tại cơ quan, đơn vị, ...;</w:t>
      </w:r>
    </w:p>
    <w:p w:rsidR="0022771D" w:rsidRPr="00E4271A" w:rsidRDefault="0022771D" w:rsidP="008321F0">
      <w:pPr>
        <w:ind w:right="57" w:firstLine="670"/>
        <w:rPr>
          <w:rStyle w:val="normalchar0"/>
          <w:lang w:val="es-MX"/>
        </w:rPr>
      </w:pPr>
      <w:r w:rsidRPr="00E4271A">
        <w:rPr>
          <w:rStyle w:val="normalchar0"/>
          <w:lang w:val="es-MX"/>
        </w:rPr>
        <w:t>- Tổ chức hoặc phối hợp tổ chức Ngày hội pháp luật năm 2015 với quy mô và nội dung phù hợp, tùy theo tình hình và điều kiện thực tiễn của cơ quan, đơn vị</w:t>
      </w:r>
      <w:r w:rsidRPr="00E4271A">
        <w:rPr>
          <w:lang w:val="es-MX"/>
        </w:rPr>
        <w:t>;</w:t>
      </w:r>
    </w:p>
    <w:p w:rsidR="0022771D" w:rsidRPr="00E4271A" w:rsidRDefault="0022771D" w:rsidP="008321F0">
      <w:pPr>
        <w:ind w:right="57" w:firstLine="670"/>
        <w:rPr>
          <w:rStyle w:val="normalchar0"/>
          <w:lang w:val="es-MX"/>
        </w:rPr>
      </w:pPr>
      <w:r w:rsidRPr="00E4271A">
        <w:rPr>
          <w:rStyle w:val="normalchar0"/>
          <w:lang w:val="es-MX"/>
        </w:rPr>
        <w:t xml:space="preserve">- Tổ chức tuyên truyền thông qua các hình thức xây dựng trang thông tin điện tử của cơ quan, đơn vị; bảng tin pháp luật, băng rôn, ...; </w:t>
      </w:r>
    </w:p>
    <w:p w:rsidR="0022771D" w:rsidRPr="00E4271A" w:rsidRDefault="0022771D" w:rsidP="008321F0">
      <w:pPr>
        <w:ind w:right="57" w:firstLine="670"/>
        <w:rPr>
          <w:lang w:val="es-MX"/>
        </w:rPr>
      </w:pPr>
      <w:r w:rsidRPr="00E4271A">
        <w:rPr>
          <w:rStyle w:val="normalchar0"/>
          <w:lang w:val="es-MX"/>
        </w:rPr>
        <w:t xml:space="preserve">- </w:t>
      </w:r>
      <w:r w:rsidRPr="00E4271A">
        <w:rPr>
          <w:lang w:val="vi-VN"/>
        </w:rPr>
        <w:t xml:space="preserve">Các hình thức khác: </w:t>
      </w:r>
      <w:r w:rsidRPr="00E4271A">
        <w:rPr>
          <w:lang w:val="es-MX"/>
        </w:rPr>
        <w:t>ngoài các hình thức nêu trên, t</w:t>
      </w:r>
      <w:r w:rsidRPr="00E4271A">
        <w:rPr>
          <w:lang w:val="vi-VN"/>
        </w:rPr>
        <w:t xml:space="preserve">ùy theo tình hình thực tiễn, </w:t>
      </w:r>
      <w:r w:rsidRPr="00E4271A">
        <w:rPr>
          <w:lang w:val="es-MX"/>
        </w:rPr>
        <w:t>các</w:t>
      </w:r>
      <w:r w:rsidRPr="00E4271A">
        <w:rPr>
          <w:lang w:val="vi-VN"/>
        </w:rPr>
        <w:t xml:space="preserve"> cơ sở giáo dục có thể triển khai thực hiện “Ngày Pháp luật” </w:t>
      </w:r>
      <w:r w:rsidRPr="00E4271A">
        <w:rPr>
          <w:lang w:val="es-MX"/>
        </w:rPr>
        <w:t>năm 2015 bằng</w:t>
      </w:r>
      <w:r w:rsidRPr="00E4271A">
        <w:rPr>
          <w:lang w:val="vi-VN"/>
        </w:rPr>
        <w:t xml:space="preserve"> các hình thức khác phù hợp với quy định của pháp luật.</w:t>
      </w:r>
    </w:p>
    <w:p w:rsidR="0022771D" w:rsidRPr="00E4271A" w:rsidRDefault="0022771D" w:rsidP="00660D7E">
      <w:pPr>
        <w:ind w:firstLine="720"/>
        <w:rPr>
          <w:b/>
          <w:bCs/>
          <w:lang w:val="vi-VN"/>
        </w:rPr>
      </w:pPr>
      <w:r w:rsidRPr="00E4271A">
        <w:rPr>
          <w:b/>
          <w:bCs/>
          <w:lang w:val="vi-VN"/>
        </w:rPr>
        <w:t>IV. TỔ CHỨC THỰC HIỆN</w:t>
      </w:r>
    </w:p>
    <w:p w:rsidR="0022771D" w:rsidRPr="00E4271A" w:rsidRDefault="0022771D" w:rsidP="00545C3B">
      <w:pPr>
        <w:ind w:firstLine="720"/>
        <w:rPr>
          <w:lang w:val="es-MX"/>
        </w:rPr>
      </w:pPr>
      <w:r w:rsidRPr="00E4271A">
        <w:rPr>
          <w:b/>
          <w:bCs/>
          <w:lang w:val="es-MX"/>
        </w:rPr>
        <w:t>1. Phòng Giáo dục và Đào tạo</w:t>
      </w:r>
    </w:p>
    <w:p w:rsidR="0022771D" w:rsidRPr="00E4271A" w:rsidRDefault="0022771D" w:rsidP="00545C3B">
      <w:pPr>
        <w:ind w:firstLine="720"/>
        <w:rPr>
          <w:lang w:val="es-MX"/>
        </w:rPr>
      </w:pPr>
      <w:r w:rsidRPr="00E4271A">
        <w:rPr>
          <w:lang w:val="vi-VN"/>
        </w:rPr>
        <w:t>-</w:t>
      </w:r>
      <w:r w:rsidRPr="00E4271A">
        <w:rPr>
          <w:lang w:val="es-MX"/>
        </w:rPr>
        <w:t xml:space="preserve"> </w:t>
      </w:r>
      <w:r w:rsidRPr="00E4271A">
        <w:rPr>
          <w:lang w:val="vi-VN"/>
        </w:rPr>
        <w:t>Xây dựng Kế hoạch triển khai thực hiện</w:t>
      </w:r>
      <w:r w:rsidRPr="00E4271A">
        <w:rPr>
          <w:lang w:val="es-MX"/>
        </w:rPr>
        <w:t xml:space="preserve"> tại cơ quan Phòng và các ðõn vị trực thuộc.</w:t>
      </w:r>
    </w:p>
    <w:p w:rsidR="0022771D" w:rsidRPr="00E4271A" w:rsidRDefault="0022771D" w:rsidP="00545C3B">
      <w:pPr>
        <w:ind w:firstLine="720"/>
        <w:rPr>
          <w:lang w:val="es-MX"/>
        </w:rPr>
      </w:pPr>
      <w:r w:rsidRPr="00E4271A">
        <w:rPr>
          <w:lang w:val="vi-VN"/>
        </w:rPr>
        <w:t>-</w:t>
      </w:r>
      <w:r w:rsidRPr="00E4271A">
        <w:rPr>
          <w:lang w:val="es-MX"/>
        </w:rPr>
        <w:t xml:space="preserve"> </w:t>
      </w:r>
      <w:r w:rsidRPr="00E4271A">
        <w:rPr>
          <w:lang w:val="vi-VN"/>
        </w:rPr>
        <w:t>Tổ chức thực hiện</w:t>
      </w:r>
      <w:r w:rsidRPr="00E4271A">
        <w:rPr>
          <w:lang w:val="es-MX"/>
        </w:rPr>
        <w:t xml:space="preserve"> “Ngày Pháp luật nước Cộng hòa xã hội chủ nghĩa Việt Nam” tại cơ quan Phòng GD&amp;ĐT</w:t>
      </w:r>
      <w:r w:rsidRPr="00E4271A">
        <w:rPr>
          <w:lang w:val="vi-VN"/>
        </w:rPr>
        <w:t>; theo dõi, đôn đốc, kiểm tra và xây dựng báo cáo đánh giá việc tổ chức triển khai Ngày Pháp luật của P</w:t>
      </w:r>
      <w:r w:rsidRPr="00E4271A">
        <w:rPr>
          <w:lang w:val="es-MX"/>
        </w:rPr>
        <w:t>hòng GD&amp;ĐT</w:t>
      </w:r>
      <w:r w:rsidRPr="00E4271A">
        <w:rPr>
          <w:lang w:val="vi-VN"/>
        </w:rPr>
        <w:t>.</w:t>
      </w:r>
    </w:p>
    <w:p w:rsidR="0022771D" w:rsidRPr="00E4271A" w:rsidRDefault="0022771D" w:rsidP="00545C3B">
      <w:pPr>
        <w:ind w:firstLine="720"/>
        <w:rPr>
          <w:lang w:val="es-MX"/>
        </w:rPr>
      </w:pPr>
      <w:r w:rsidRPr="00E4271A">
        <w:rPr>
          <w:lang w:val="vi-VN"/>
        </w:rPr>
        <w:t>- Lựa chọn chủ đề, khẩu hiệu để treo băng rôn, khẩu hiệu tại các vị trí thích hợp tại cơ quan.</w:t>
      </w:r>
    </w:p>
    <w:p w:rsidR="0022771D" w:rsidRPr="00E4271A" w:rsidRDefault="0022771D" w:rsidP="00545C3B">
      <w:pPr>
        <w:ind w:firstLine="720"/>
        <w:rPr>
          <w:lang w:val="es-MX"/>
        </w:rPr>
      </w:pPr>
      <w:r w:rsidRPr="00E4271A">
        <w:rPr>
          <w:b/>
          <w:bCs/>
          <w:lang w:val="es-MX"/>
        </w:rPr>
        <w:t>2</w:t>
      </w:r>
      <w:r w:rsidRPr="00E4271A">
        <w:rPr>
          <w:b/>
          <w:bCs/>
          <w:lang w:val="vi-VN"/>
        </w:rPr>
        <w:t xml:space="preserve">. </w:t>
      </w:r>
      <w:r w:rsidRPr="00E4271A">
        <w:rPr>
          <w:b/>
          <w:bCs/>
          <w:lang w:val="es-MX"/>
        </w:rPr>
        <w:t>Các trường, đơn vị trực thuộc</w:t>
      </w:r>
    </w:p>
    <w:p w:rsidR="0022771D" w:rsidRPr="00E4271A" w:rsidRDefault="0022771D" w:rsidP="00DE09E6">
      <w:pPr>
        <w:ind w:firstLine="720"/>
        <w:rPr>
          <w:lang w:val="es-MX"/>
        </w:rPr>
      </w:pPr>
      <w:r w:rsidRPr="00E4271A">
        <w:rPr>
          <w:lang w:val="vi-VN"/>
        </w:rPr>
        <w:t>- Tổ chức triển khai thực hiện với những hình thức phù hợp</w:t>
      </w:r>
      <w:r w:rsidRPr="00E4271A">
        <w:rPr>
          <w:lang w:val="es-MX"/>
        </w:rPr>
        <w:t>.</w:t>
      </w:r>
    </w:p>
    <w:p w:rsidR="0022771D" w:rsidRPr="00E4271A" w:rsidRDefault="0022771D" w:rsidP="00CA74AC">
      <w:pPr>
        <w:ind w:firstLine="720"/>
        <w:rPr>
          <w:i/>
          <w:iCs/>
          <w:lang w:val="es-MX"/>
        </w:rPr>
      </w:pPr>
      <w:r w:rsidRPr="00E4271A">
        <w:rPr>
          <w:lang w:val="vi-VN"/>
        </w:rPr>
        <w:t xml:space="preserve">- Xây dựng báo cáo </w:t>
      </w:r>
      <w:r w:rsidRPr="00E4271A">
        <w:rPr>
          <w:i/>
          <w:iCs/>
          <w:lang w:val="vi-VN"/>
        </w:rPr>
        <w:t>(theo mẫu đính kèm)</w:t>
      </w:r>
      <w:r w:rsidRPr="00E4271A">
        <w:rPr>
          <w:lang w:val="vi-VN"/>
        </w:rPr>
        <w:t xml:space="preserve"> đánh giá việc tổ chức triển khai Ngày Pháp luật gửi về Phòng Giáo dục và Đào tạo </w:t>
      </w:r>
      <w:r w:rsidRPr="00E4271A">
        <w:rPr>
          <w:i/>
          <w:iCs/>
          <w:lang w:val="vi-VN"/>
        </w:rPr>
        <w:t>(</w:t>
      </w:r>
      <w:r w:rsidRPr="00E4271A">
        <w:rPr>
          <w:i/>
          <w:iCs/>
          <w:lang w:val="es-MX"/>
        </w:rPr>
        <w:t>Cô Nhật Thanh nhận</w:t>
      </w:r>
      <w:r w:rsidRPr="00E4271A">
        <w:rPr>
          <w:i/>
          <w:iCs/>
          <w:lang w:val="vi-VN"/>
        </w:rPr>
        <w:t>)</w:t>
      </w:r>
      <w:r w:rsidRPr="00E4271A">
        <w:rPr>
          <w:lang w:val="vi-VN"/>
        </w:rPr>
        <w:t xml:space="preserve"> trước ngày </w:t>
      </w:r>
      <w:r w:rsidRPr="00E4271A">
        <w:rPr>
          <w:lang w:val="es-MX"/>
        </w:rPr>
        <w:t>10</w:t>
      </w:r>
      <w:r w:rsidRPr="00E4271A">
        <w:rPr>
          <w:lang w:val="vi-VN"/>
        </w:rPr>
        <w:t>/11/2015.</w:t>
      </w:r>
    </w:p>
    <w:p w:rsidR="0022771D" w:rsidRPr="00E4271A" w:rsidRDefault="0022771D" w:rsidP="00545C3B">
      <w:pPr>
        <w:ind w:firstLine="720"/>
        <w:rPr>
          <w:lang w:val="vi-VN"/>
        </w:rPr>
      </w:pPr>
      <w:r w:rsidRPr="00E4271A">
        <w:rPr>
          <w:lang w:val="vi-VN"/>
        </w:rPr>
        <w:t>- Lựa chọn chủ đề, khẩu hiệu để treo băng rôn, khẩu hiệu tại các vị trí thích hợp tại cơ quan.</w:t>
      </w:r>
    </w:p>
    <w:p w:rsidR="0022771D" w:rsidRPr="00E4271A" w:rsidRDefault="0022771D" w:rsidP="00E25957">
      <w:pPr>
        <w:ind w:firstLine="720"/>
        <w:rPr>
          <w:lang w:val="fr-FR"/>
        </w:rPr>
      </w:pPr>
      <w:r w:rsidRPr="00E4271A">
        <w:rPr>
          <w:lang w:val="fr-FR"/>
        </w:rPr>
        <w:t>Trên đây là</w:t>
      </w:r>
      <w:r w:rsidRPr="00E4271A">
        <w:rPr>
          <w:lang w:val="vi-VN"/>
        </w:rPr>
        <w:t xml:space="preserve"> Kế hoạch thực hiện “Ngày pháp luật nước Cộng Hòa xã hội chủ nghĩa Việt Nam” năm 2015 của GD&amp;ĐT Quận 12</w:t>
      </w:r>
      <w:r w:rsidRPr="00E4271A">
        <w:rPr>
          <w:lang w:val="fr-FR"/>
        </w:rPr>
        <w:t>./.</w:t>
      </w:r>
    </w:p>
    <w:p w:rsidR="0022771D" w:rsidRDefault="0022771D" w:rsidP="00E25957">
      <w:pPr>
        <w:ind w:firstLine="720"/>
        <w:rPr>
          <w:sz w:val="22"/>
          <w:szCs w:val="22"/>
          <w:lang w:val="fr-FR"/>
        </w:rPr>
      </w:pPr>
    </w:p>
    <w:tbl>
      <w:tblPr>
        <w:tblW w:w="12856" w:type="dxa"/>
        <w:tblInd w:w="2" w:type="dxa"/>
        <w:tblCellMar>
          <w:left w:w="0" w:type="dxa"/>
          <w:right w:w="0" w:type="dxa"/>
        </w:tblCellMar>
        <w:tblLook w:val="00A0"/>
      </w:tblPr>
      <w:tblGrid>
        <w:gridCol w:w="5921"/>
        <w:gridCol w:w="6935"/>
      </w:tblGrid>
      <w:tr w:rsidR="0022771D" w:rsidRPr="00552760">
        <w:tc>
          <w:tcPr>
            <w:tcW w:w="5921" w:type="dxa"/>
            <w:tcMar>
              <w:top w:w="0" w:type="dxa"/>
              <w:left w:w="108" w:type="dxa"/>
              <w:bottom w:w="0" w:type="dxa"/>
              <w:right w:w="108" w:type="dxa"/>
            </w:tcMar>
          </w:tcPr>
          <w:p w:rsidR="0022771D" w:rsidRPr="00C777E5" w:rsidRDefault="0022771D" w:rsidP="005546BF">
            <w:pPr>
              <w:spacing w:before="0" w:after="0"/>
              <w:ind w:firstLine="0"/>
              <w:rPr>
                <w:sz w:val="24"/>
                <w:szCs w:val="24"/>
                <w:lang w:val="vi-VN"/>
              </w:rPr>
            </w:pPr>
            <w:r w:rsidRPr="004544E9">
              <w:rPr>
                <w:b/>
                <w:bCs/>
                <w:sz w:val="10"/>
                <w:szCs w:val="10"/>
                <w:lang w:val="vi-VN"/>
              </w:rPr>
              <w:t> </w:t>
            </w:r>
          </w:p>
          <w:p w:rsidR="0022771D" w:rsidRPr="00C777E5" w:rsidRDefault="0022771D" w:rsidP="005546BF">
            <w:pPr>
              <w:spacing w:before="0" w:after="0"/>
              <w:ind w:firstLine="0"/>
              <w:rPr>
                <w:i/>
                <w:iCs/>
                <w:sz w:val="24"/>
                <w:szCs w:val="24"/>
                <w:lang w:val="vi-VN"/>
              </w:rPr>
            </w:pPr>
            <w:r w:rsidRPr="004544E9">
              <w:rPr>
                <w:b/>
                <w:bCs/>
                <w:i/>
                <w:iCs/>
                <w:sz w:val="24"/>
                <w:szCs w:val="24"/>
                <w:lang w:val="vi-VN"/>
              </w:rPr>
              <w:t>Nơi nhận:</w:t>
            </w:r>
          </w:p>
          <w:p w:rsidR="0022771D" w:rsidRPr="00C777E5" w:rsidRDefault="0022771D" w:rsidP="005546BF">
            <w:pPr>
              <w:spacing w:before="0" w:after="0"/>
              <w:ind w:firstLine="0"/>
              <w:rPr>
                <w:sz w:val="22"/>
                <w:szCs w:val="22"/>
                <w:lang w:val="vi-VN"/>
              </w:rPr>
            </w:pPr>
            <w:r w:rsidRPr="00C777E5">
              <w:rPr>
                <w:sz w:val="22"/>
                <w:szCs w:val="22"/>
                <w:lang w:val="vi-VN"/>
              </w:rPr>
              <w:t>- Phòng pháp chế (Sở GD&amp;ĐT);</w:t>
            </w:r>
          </w:p>
          <w:p w:rsidR="0022771D" w:rsidRPr="00C777E5" w:rsidRDefault="0022771D" w:rsidP="005546BF">
            <w:pPr>
              <w:spacing w:before="0" w:after="0"/>
              <w:ind w:firstLine="0"/>
              <w:rPr>
                <w:sz w:val="22"/>
                <w:szCs w:val="22"/>
                <w:lang w:val="vi-VN"/>
              </w:rPr>
            </w:pPr>
            <w:r w:rsidRPr="00C777E5">
              <w:rPr>
                <w:sz w:val="22"/>
                <w:szCs w:val="22"/>
                <w:lang w:val="vi-VN"/>
              </w:rPr>
              <w:t>- Phòng Tư pháp quận;</w:t>
            </w:r>
          </w:p>
          <w:p w:rsidR="0022771D" w:rsidRPr="00C777E5" w:rsidRDefault="0022771D" w:rsidP="005546BF">
            <w:pPr>
              <w:spacing w:before="0" w:after="0"/>
              <w:ind w:firstLine="0"/>
              <w:rPr>
                <w:sz w:val="22"/>
                <w:szCs w:val="22"/>
                <w:lang w:val="vi-VN"/>
              </w:rPr>
            </w:pPr>
            <w:r w:rsidRPr="00C777E5">
              <w:rPr>
                <w:sz w:val="22"/>
                <w:szCs w:val="22"/>
                <w:lang w:val="vi-VN"/>
              </w:rPr>
              <w:t>- Hiệu trưởng MN, TH, THCS;</w:t>
            </w:r>
          </w:p>
          <w:p w:rsidR="0022771D" w:rsidRPr="00CA74AC" w:rsidRDefault="0022771D" w:rsidP="005546BF">
            <w:pPr>
              <w:spacing w:before="0" w:after="0"/>
              <w:ind w:firstLine="0"/>
              <w:rPr>
                <w:sz w:val="22"/>
                <w:szCs w:val="22"/>
                <w:lang w:val="vi-VN"/>
              </w:rPr>
            </w:pPr>
            <w:r w:rsidRPr="00C777E5">
              <w:rPr>
                <w:sz w:val="22"/>
                <w:szCs w:val="22"/>
                <w:lang w:val="vi-VN"/>
              </w:rPr>
              <w:t>- Trường BDGD;</w:t>
            </w:r>
            <w:r w:rsidRPr="00CA74AC">
              <w:rPr>
                <w:sz w:val="22"/>
                <w:szCs w:val="22"/>
                <w:lang w:val="vi-VN"/>
              </w:rPr>
              <w:t xml:space="preserve"> Trường CB Ánh Dương;</w:t>
            </w:r>
          </w:p>
          <w:p w:rsidR="0022771D" w:rsidRPr="00C777E5" w:rsidRDefault="0022771D" w:rsidP="005546BF">
            <w:pPr>
              <w:spacing w:before="0" w:after="0"/>
              <w:ind w:firstLine="0"/>
              <w:rPr>
                <w:sz w:val="24"/>
                <w:szCs w:val="24"/>
                <w:lang w:val="vi-VN"/>
              </w:rPr>
            </w:pPr>
            <w:r w:rsidRPr="00C777E5">
              <w:rPr>
                <w:sz w:val="22"/>
                <w:szCs w:val="22"/>
                <w:lang w:val="vi-VN"/>
              </w:rPr>
              <w:t>- TT KTTH-HN;</w:t>
            </w:r>
          </w:p>
          <w:p w:rsidR="0022771D" w:rsidRPr="00781186" w:rsidRDefault="0022771D" w:rsidP="005546BF">
            <w:pPr>
              <w:spacing w:before="0" w:after="0"/>
              <w:ind w:firstLine="0"/>
              <w:rPr>
                <w:sz w:val="24"/>
                <w:szCs w:val="24"/>
                <w:lang w:val="vi-VN"/>
              </w:rPr>
            </w:pPr>
            <w:r w:rsidRPr="004544E9">
              <w:rPr>
                <w:sz w:val="22"/>
                <w:szCs w:val="22"/>
                <w:lang w:val="vi-VN"/>
              </w:rPr>
              <w:t>- Lưu</w:t>
            </w:r>
            <w:r w:rsidRPr="00781186">
              <w:rPr>
                <w:sz w:val="22"/>
                <w:szCs w:val="22"/>
                <w:lang w:val="vi-VN"/>
              </w:rPr>
              <w:t>:</w:t>
            </w:r>
            <w:r w:rsidRPr="004544E9">
              <w:rPr>
                <w:sz w:val="22"/>
                <w:szCs w:val="22"/>
                <w:lang w:val="vi-VN"/>
              </w:rPr>
              <w:t xml:space="preserve"> VT, PC.</w:t>
            </w:r>
          </w:p>
        </w:tc>
        <w:tc>
          <w:tcPr>
            <w:tcW w:w="6935" w:type="dxa"/>
            <w:tcMar>
              <w:top w:w="0" w:type="dxa"/>
              <w:left w:w="108" w:type="dxa"/>
              <w:bottom w:w="0" w:type="dxa"/>
              <w:right w:w="108" w:type="dxa"/>
            </w:tcMar>
          </w:tcPr>
          <w:p w:rsidR="0022771D" w:rsidRPr="00F4004E" w:rsidRDefault="0022771D" w:rsidP="006D4499">
            <w:pPr>
              <w:spacing w:before="100" w:beforeAutospacing="1" w:after="100" w:afterAutospacing="1"/>
              <w:ind w:firstLine="0"/>
              <w:rPr>
                <w:i/>
                <w:iCs/>
              </w:rPr>
            </w:pPr>
            <w:r w:rsidRPr="00781186">
              <w:rPr>
                <w:b/>
                <w:bCs/>
                <w:sz w:val="26"/>
                <w:szCs w:val="26"/>
                <w:lang w:val="vi-VN"/>
              </w:rPr>
              <w:t xml:space="preserve"> </w:t>
            </w:r>
            <w:r w:rsidRPr="00F4004E">
              <w:rPr>
                <w:b/>
                <w:bCs/>
              </w:rPr>
              <w:t>TRƯỞNG PHÒNG</w:t>
            </w:r>
          </w:p>
          <w:p w:rsidR="0022771D" w:rsidRPr="00E0063C" w:rsidRDefault="0022771D" w:rsidP="006D4499">
            <w:pPr>
              <w:spacing w:before="100" w:beforeAutospacing="1" w:after="100" w:afterAutospacing="1"/>
              <w:ind w:firstLine="0"/>
              <w:rPr>
                <w:b/>
                <w:bCs/>
                <w:sz w:val="26"/>
                <w:szCs w:val="26"/>
              </w:rPr>
            </w:pPr>
            <w:r>
              <w:rPr>
                <w:b/>
                <w:bCs/>
                <w:sz w:val="26"/>
                <w:szCs w:val="26"/>
              </w:rPr>
              <w:t xml:space="preserve">            (Đã ký)</w:t>
            </w:r>
          </w:p>
          <w:p w:rsidR="0022771D" w:rsidRPr="004544E9" w:rsidRDefault="0022771D" w:rsidP="006D4499">
            <w:pPr>
              <w:spacing w:before="100" w:beforeAutospacing="1" w:after="100" w:afterAutospacing="1"/>
              <w:ind w:firstLine="0"/>
              <w:rPr>
                <w:sz w:val="22"/>
                <w:szCs w:val="22"/>
              </w:rPr>
            </w:pPr>
            <w:r w:rsidRPr="004544E9">
              <w:rPr>
                <w:b/>
                <w:bCs/>
                <w:sz w:val="26"/>
                <w:szCs w:val="26"/>
                <w:lang w:val="vi-VN"/>
              </w:rPr>
              <w:t> </w:t>
            </w:r>
          </w:p>
          <w:p w:rsidR="0022771D" w:rsidRPr="00F4004E" w:rsidRDefault="0022771D" w:rsidP="006D4499">
            <w:pPr>
              <w:spacing w:before="100" w:beforeAutospacing="1" w:after="100" w:afterAutospacing="1"/>
              <w:ind w:firstLine="0"/>
            </w:pPr>
            <w:r w:rsidRPr="004544E9">
              <w:rPr>
                <w:b/>
                <w:bCs/>
                <w:sz w:val="26"/>
                <w:szCs w:val="26"/>
              </w:rPr>
              <w:t xml:space="preserve">  </w:t>
            </w:r>
            <w:r w:rsidRPr="00F4004E">
              <w:rPr>
                <w:b/>
                <w:bCs/>
              </w:rPr>
              <w:t xml:space="preserve"> Trần Trung Hiếu</w:t>
            </w:r>
          </w:p>
        </w:tc>
      </w:tr>
      <w:tr w:rsidR="0022771D" w:rsidRPr="00552760">
        <w:tc>
          <w:tcPr>
            <w:tcW w:w="5921" w:type="dxa"/>
            <w:tcMar>
              <w:top w:w="0" w:type="dxa"/>
              <w:left w:w="108" w:type="dxa"/>
              <w:bottom w:w="0" w:type="dxa"/>
              <w:right w:w="108" w:type="dxa"/>
            </w:tcMar>
          </w:tcPr>
          <w:p w:rsidR="0022771D" w:rsidRPr="004544E9" w:rsidRDefault="0022771D" w:rsidP="005546BF">
            <w:pPr>
              <w:spacing w:before="0" w:after="0"/>
              <w:ind w:firstLine="0"/>
              <w:rPr>
                <w:b/>
                <w:bCs/>
                <w:sz w:val="10"/>
                <w:szCs w:val="10"/>
                <w:lang w:val="vi-VN"/>
              </w:rPr>
            </w:pPr>
          </w:p>
        </w:tc>
        <w:tc>
          <w:tcPr>
            <w:tcW w:w="6935" w:type="dxa"/>
            <w:tcMar>
              <w:top w:w="0" w:type="dxa"/>
              <w:left w:w="108" w:type="dxa"/>
              <w:bottom w:w="0" w:type="dxa"/>
              <w:right w:w="108" w:type="dxa"/>
            </w:tcMar>
          </w:tcPr>
          <w:p w:rsidR="0022771D" w:rsidRPr="00781186" w:rsidRDefault="0022771D" w:rsidP="006D4499">
            <w:pPr>
              <w:spacing w:before="100" w:beforeAutospacing="1" w:after="100" w:afterAutospacing="1"/>
              <w:ind w:firstLine="0"/>
              <w:rPr>
                <w:b/>
                <w:bCs/>
                <w:sz w:val="26"/>
                <w:szCs w:val="26"/>
                <w:lang w:val="vi-VN"/>
              </w:rPr>
            </w:pPr>
          </w:p>
        </w:tc>
      </w:tr>
    </w:tbl>
    <w:p w:rsidR="0022771D" w:rsidRDefault="0022771D" w:rsidP="00CA74AC">
      <w:pPr>
        <w:ind w:firstLine="0"/>
      </w:pPr>
    </w:p>
    <w:p w:rsidR="0022771D" w:rsidRDefault="0022771D" w:rsidP="00CA74AC">
      <w:pPr>
        <w:ind w:firstLine="0"/>
      </w:pPr>
    </w:p>
    <w:p w:rsidR="0022771D" w:rsidRDefault="0022771D" w:rsidP="00CA74AC">
      <w:pPr>
        <w:ind w:firstLine="0"/>
      </w:pPr>
    </w:p>
    <w:tbl>
      <w:tblPr>
        <w:tblpPr w:leftFromText="180" w:rightFromText="180" w:vertAnchor="text" w:horzAnchor="margin" w:tblpXSpec="center" w:tblpY="2"/>
        <w:tblW w:w="10353" w:type="dxa"/>
        <w:tblCellMar>
          <w:left w:w="0" w:type="dxa"/>
          <w:right w:w="0" w:type="dxa"/>
        </w:tblCellMar>
        <w:tblLook w:val="0000"/>
      </w:tblPr>
      <w:tblGrid>
        <w:gridCol w:w="4219"/>
        <w:gridCol w:w="6134"/>
      </w:tblGrid>
      <w:tr w:rsidR="0022771D" w:rsidRPr="004450EF">
        <w:trPr>
          <w:trHeight w:val="640"/>
        </w:trPr>
        <w:tc>
          <w:tcPr>
            <w:tcW w:w="4219" w:type="dxa"/>
            <w:tcMar>
              <w:top w:w="0" w:type="dxa"/>
              <w:left w:w="108" w:type="dxa"/>
              <w:bottom w:w="0" w:type="dxa"/>
              <w:right w:w="108" w:type="dxa"/>
            </w:tcMar>
          </w:tcPr>
          <w:p w:rsidR="0022771D" w:rsidRDefault="0022771D" w:rsidP="00E4271A">
            <w:pPr>
              <w:tabs>
                <w:tab w:val="left" w:pos="900"/>
              </w:tabs>
              <w:ind w:firstLine="0"/>
              <w:rPr>
                <w:sz w:val="26"/>
                <w:szCs w:val="26"/>
              </w:rPr>
            </w:pPr>
            <w:r w:rsidRPr="00634D42">
              <w:t>PHÒNG</w:t>
            </w:r>
            <w:r>
              <w:rPr>
                <w:sz w:val="26"/>
                <w:szCs w:val="26"/>
              </w:rPr>
              <w:t xml:space="preserve"> GIÁO DỤC VÀ ĐÀO TẠO</w:t>
            </w:r>
          </w:p>
          <w:p w:rsidR="0022771D" w:rsidRPr="004450EF" w:rsidRDefault="0022771D" w:rsidP="00F94716">
            <w:pPr>
              <w:tabs>
                <w:tab w:val="left" w:pos="900"/>
              </w:tabs>
              <w:rPr>
                <w:b/>
                <w:bCs/>
                <w:sz w:val="26"/>
                <w:szCs w:val="26"/>
              </w:rPr>
            </w:pPr>
            <w:r>
              <w:rPr>
                <w:noProof/>
              </w:rPr>
              <w:pict>
                <v:line id="_x0000_s1029" style="position:absolute;left:0;text-align:left;z-index:251659264;visibility:visible;mso-wrap-distance-top:-3e-5mm;mso-wrap-distance-bottom:-3e-5mm" from="75.25pt,17.25pt" to="159.8pt,17.25pt"/>
              </w:pict>
            </w:r>
            <w:r>
              <w:rPr>
                <w:b/>
                <w:bCs/>
                <w:sz w:val="26"/>
                <w:szCs w:val="26"/>
              </w:rPr>
              <w:t>TRƯỜNG:……(1)……………</w:t>
            </w:r>
          </w:p>
        </w:tc>
        <w:tc>
          <w:tcPr>
            <w:tcW w:w="6134" w:type="dxa"/>
            <w:tcMar>
              <w:top w:w="0" w:type="dxa"/>
              <w:left w:w="108" w:type="dxa"/>
              <w:bottom w:w="0" w:type="dxa"/>
              <w:right w:w="108" w:type="dxa"/>
            </w:tcMar>
          </w:tcPr>
          <w:p w:rsidR="0022771D" w:rsidRPr="004450EF" w:rsidRDefault="0022771D" w:rsidP="00F94716">
            <w:pPr>
              <w:jc w:val="center"/>
              <w:rPr>
                <w:sz w:val="26"/>
                <w:szCs w:val="26"/>
              </w:rPr>
            </w:pPr>
            <w:r>
              <w:rPr>
                <w:noProof/>
              </w:rPr>
              <w:pict>
                <v:line id="_x0000_s1030" style="position:absolute;left:0;text-align:left;z-index:251658240;visibility:visible;mso-wrap-distance-top:-3e-5mm;mso-wrap-distance-bottom:-3e-5mm;mso-position-horizontal-relative:text;mso-position-vertical-relative:text" from="62.45pt,36.7pt" to="231.95pt,36.7pt"/>
              </w:pict>
            </w:r>
            <w:r>
              <w:rPr>
                <w:b/>
                <w:bCs/>
                <w:sz w:val="26"/>
                <w:szCs w:val="26"/>
              </w:rPr>
              <w:t xml:space="preserve">  </w:t>
            </w:r>
            <w:r w:rsidRPr="004450EF">
              <w:rPr>
                <w:b/>
                <w:bCs/>
                <w:sz w:val="26"/>
                <w:szCs w:val="26"/>
              </w:rPr>
              <w:t>CỘNG HÒA XÃ HỘI CHỦ NGHĨA VIỆT NAM</w:t>
            </w:r>
            <w:r w:rsidRPr="004450EF">
              <w:rPr>
                <w:b/>
                <w:bCs/>
                <w:sz w:val="26"/>
                <w:szCs w:val="26"/>
              </w:rPr>
              <w:br/>
            </w:r>
            <w:r w:rsidRPr="00742E2B">
              <w:rPr>
                <w:b/>
                <w:bCs/>
              </w:rPr>
              <w:t>Độc lập - Tự do - Hạnh phúc</w:t>
            </w:r>
            <w:r w:rsidRPr="004450EF">
              <w:rPr>
                <w:b/>
                <w:bCs/>
                <w:sz w:val="26"/>
                <w:szCs w:val="26"/>
              </w:rPr>
              <w:br/>
            </w:r>
          </w:p>
        </w:tc>
      </w:tr>
      <w:tr w:rsidR="0022771D" w:rsidRPr="004450EF">
        <w:trPr>
          <w:trHeight w:val="786"/>
        </w:trPr>
        <w:tc>
          <w:tcPr>
            <w:tcW w:w="4219" w:type="dxa"/>
            <w:tcMar>
              <w:top w:w="0" w:type="dxa"/>
              <w:left w:w="108" w:type="dxa"/>
              <w:bottom w:w="0" w:type="dxa"/>
              <w:right w:w="108" w:type="dxa"/>
            </w:tcMar>
          </w:tcPr>
          <w:p w:rsidR="0022771D" w:rsidRPr="004450EF" w:rsidRDefault="0022771D" w:rsidP="00F94716">
            <w:pPr>
              <w:tabs>
                <w:tab w:val="left" w:pos="900"/>
              </w:tabs>
              <w:spacing w:line="288" w:lineRule="auto"/>
              <w:ind w:firstLine="450"/>
              <w:jc w:val="center"/>
              <w:rPr>
                <w:sz w:val="26"/>
                <w:szCs w:val="26"/>
              </w:rPr>
            </w:pPr>
            <w:r w:rsidRPr="004450EF">
              <w:rPr>
                <w:sz w:val="26"/>
                <w:szCs w:val="26"/>
              </w:rPr>
              <w:t xml:space="preserve">Số: </w:t>
            </w:r>
            <w:r>
              <w:rPr>
                <w:sz w:val="26"/>
                <w:szCs w:val="26"/>
              </w:rPr>
              <w:t xml:space="preserve">          /</w:t>
            </w:r>
          </w:p>
        </w:tc>
        <w:tc>
          <w:tcPr>
            <w:tcW w:w="6134" w:type="dxa"/>
            <w:tcMar>
              <w:top w:w="0" w:type="dxa"/>
              <w:left w:w="108" w:type="dxa"/>
              <w:bottom w:w="0" w:type="dxa"/>
              <w:right w:w="108" w:type="dxa"/>
            </w:tcMar>
          </w:tcPr>
          <w:p w:rsidR="0022771D" w:rsidRPr="004450EF" w:rsidRDefault="0022771D" w:rsidP="00F94716">
            <w:pPr>
              <w:rPr>
                <w:i/>
                <w:iCs/>
                <w:sz w:val="26"/>
                <w:szCs w:val="26"/>
              </w:rPr>
            </w:pPr>
            <w:r>
              <w:rPr>
                <w:i/>
                <w:iCs/>
                <w:sz w:val="26"/>
                <w:szCs w:val="26"/>
              </w:rPr>
              <w:t xml:space="preserve">              Quận 12</w:t>
            </w:r>
            <w:r w:rsidRPr="004450EF">
              <w:rPr>
                <w:i/>
                <w:iCs/>
                <w:sz w:val="26"/>
                <w:szCs w:val="26"/>
              </w:rPr>
              <w:t>, ngày</w:t>
            </w:r>
            <w:r>
              <w:rPr>
                <w:i/>
                <w:iCs/>
                <w:sz w:val="26"/>
                <w:szCs w:val="26"/>
              </w:rPr>
              <w:t xml:space="preserve">      </w:t>
            </w:r>
            <w:r w:rsidRPr="004450EF">
              <w:rPr>
                <w:i/>
                <w:iCs/>
                <w:sz w:val="26"/>
                <w:szCs w:val="26"/>
              </w:rPr>
              <w:t xml:space="preserve"> tháng</w:t>
            </w:r>
            <w:r>
              <w:rPr>
                <w:i/>
                <w:iCs/>
                <w:sz w:val="26"/>
                <w:szCs w:val="26"/>
              </w:rPr>
              <w:t xml:space="preserve">     </w:t>
            </w:r>
            <w:r w:rsidRPr="004450EF">
              <w:rPr>
                <w:i/>
                <w:iCs/>
                <w:sz w:val="26"/>
                <w:szCs w:val="26"/>
              </w:rPr>
              <w:t>năm 201</w:t>
            </w:r>
            <w:r>
              <w:rPr>
                <w:i/>
                <w:iCs/>
                <w:sz w:val="26"/>
                <w:szCs w:val="26"/>
              </w:rPr>
              <w:t>5</w:t>
            </w:r>
          </w:p>
        </w:tc>
      </w:tr>
    </w:tbl>
    <w:p w:rsidR="0022771D" w:rsidRPr="0046688C" w:rsidRDefault="0022771D" w:rsidP="00EA09CC">
      <w:pPr>
        <w:pStyle w:val="msonormalrtejustify0"/>
        <w:widowControl w:val="0"/>
        <w:spacing w:before="240" w:beforeAutospacing="0" w:after="360" w:afterAutospacing="0" w:line="400" w:lineRule="exact"/>
        <w:jc w:val="center"/>
        <w:rPr>
          <w:b/>
          <w:bCs/>
          <w:sz w:val="28"/>
          <w:szCs w:val="28"/>
        </w:rPr>
      </w:pPr>
      <w:r>
        <w:rPr>
          <w:noProof/>
        </w:rPr>
        <w:pict>
          <v:shapetype id="_x0000_t32" coordsize="21600,21600" o:spt="32" o:oned="t" path="m,l21600,21600e" filled="f">
            <v:path arrowok="t" fillok="f" o:connecttype="none"/>
            <o:lock v:ext="edit" shapetype="t"/>
          </v:shapetype>
          <v:shape id="_x0000_s1031" type="#_x0000_t32" style="position:absolute;left:0;text-align:left;margin-left:197pt;margin-top:137pt;width:68.6pt;height:0;z-index:251660288;mso-position-horizontal-relative:text;mso-position-vertical-relative:text" o:connectortype="straight"/>
        </w:pict>
      </w:r>
      <w:r w:rsidRPr="0046688C">
        <w:rPr>
          <w:b/>
          <w:bCs/>
          <w:sz w:val="28"/>
          <w:szCs w:val="28"/>
        </w:rPr>
        <w:t>BÁO CÁO TRIỂN KHAI THỰC HIỆN NGÀY PHÁP LUẬT</w:t>
      </w:r>
      <w:r>
        <w:rPr>
          <w:b/>
          <w:bCs/>
          <w:sz w:val="28"/>
          <w:szCs w:val="28"/>
        </w:rPr>
        <w:t xml:space="preserve"> 2015</w:t>
      </w:r>
    </w:p>
    <w:p w:rsidR="0022771D" w:rsidRPr="0090785A" w:rsidRDefault="0022771D" w:rsidP="00EA09CC">
      <w:pPr>
        <w:pStyle w:val="msonormalrtejustify0"/>
        <w:widowControl w:val="0"/>
        <w:spacing w:before="120" w:beforeAutospacing="0" w:after="120" w:afterAutospacing="0" w:line="360" w:lineRule="auto"/>
        <w:ind w:firstLine="567"/>
        <w:jc w:val="both"/>
        <w:rPr>
          <w:sz w:val="26"/>
          <w:szCs w:val="26"/>
        </w:rPr>
      </w:pPr>
      <w:r w:rsidRPr="0090785A">
        <w:rPr>
          <w:sz w:val="26"/>
          <w:szCs w:val="26"/>
        </w:rPr>
        <w:t xml:space="preserve">Thực hiện Kế hoạch số </w:t>
      </w:r>
      <w:r>
        <w:rPr>
          <w:sz w:val="26"/>
          <w:szCs w:val="26"/>
        </w:rPr>
        <w:t xml:space="preserve">       </w:t>
      </w:r>
      <w:r w:rsidRPr="0090785A">
        <w:rPr>
          <w:sz w:val="26"/>
          <w:szCs w:val="26"/>
        </w:rPr>
        <w:t>/KH-GDĐT</w:t>
      </w:r>
      <w:r w:rsidRPr="0090785A">
        <w:rPr>
          <w:sz w:val="28"/>
          <w:szCs w:val="28"/>
        </w:rPr>
        <w:t xml:space="preserve"> </w:t>
      </w:r>
      <w:r w:rsidRPr="0090785A">
        <w:rPr>
          <w:sz w:val="26"/>
          <w:szCs w:val="26"/>
        </w:rPr>
        <w:t xml:space="preserve">ngày </w:t>
      </w:r>
      <w:r>
        <w:rPr>
          <w:sz w:val="26"/>
          <w:szCs w:val="26"/>
        </w:rPr>
        <w:t xml:space="preserve">   </w:t>
      </w:r>
      <w:r w:rsidRPr="0090785A">
        <w:rPr>
          <w:sz w:val="26"/>
          <w:szCs w:val="26"/>
        </w:rPr>
        <w:t xml:space="preserve"> tháng </w:t>
      </w:r>
      <w:r>
        <w:rPr>
          <w:sz w:val="26"/>
          <w:szCs w:val="26"/>
        </w:rPr>
        <w:t xml:space="preserve">  </w:t>
      </w:r>
      <w:r w:rsidRPr="0090785A">
        <w:rPr>
          <w:sz w:val="26"/>
          <w:szCs w:val="26"/>
        </w:rPr>
        <w:t xml:space="preserve"> năm 201</w:t>
      </w:r>
      <w:r>
        <w:rPr>
          <w:sz w:val="26"/>
          <w:szCs w:val="26"/>
        </w:rPr>
        <w:t>5</w:t>
      </w:r>
      <w:r w:rsidRPr="0090785A">
        <w:rPr>
          <w:sz w:val="26"/>
          <w:szCs w:val="26"/>
        </w:rPr>
        <w:t xml:space="preserve"> của Phòng Giáo dục và Đào tạo về việc triển khai thực hiện Ngày Pháp luật nước Cộng hòa xã hội chủ nghĩa Việt Nam năm 201</w:t>
      </w:r>
      <w:r>
        <w:rPr>
          <w:sz w:val="26"/>
          <w:szCs w:val="26"/>
        </w:rPr>
        <w:t>5,</w:t>
      </w:r>
      <w:r w:rsidRPr="0090785A">
        <w:rPr>
          <w:sz w:val="26"/>
          <w:szCs w:val="26"/>
        </w:rPr>
        <w:t xml:space="preserve"> Trường</w:t>
      </w:r>
      <w:r>
        <w:rPr>
          <w:sz w:val="26"/>
          <w:szCs w:val="26"/>
        </w:rPr>
        <w:t>/Trung tâm</w:t>
      </w:r>
      <w:r w:rsidRPr="0090785A">
        <w:rPr>
          <w:sz w:val="26"/>
          <w:szCs w:val="26"/>
        </w:rPr>
        <w:t xml:space="preserve"> …(1)……. báo cáo kết quả thực hiện như sau:</w:t>
      </w:r>
    </w:p>
    <w:p w:rsidR="0022771D" w:rsidRPr="0090785A" w:rsidRDefault="0022771D" w:rsidP="00EA09CC">
      <w:pPr>
        <w:pStyle w:val="msonormalrtejustify0"/>
        <w:widowControl w:val="0"/>
        <w:spacing w:before="120" w:beforeAutospacing="0" w:after="120" w:afterAutospacing="0" w:line="360" w:lineRule="auto"/>
        <w:ind w:firstLine="567"/>
        <w:jc w:val="both"/>
        <w:rPr>
          <w:b/>
          <w:bCs/>
          <w:sz w:val="26"/>
          <w:szCs w:val="26"/>
        </w:rPr>
      </w:pPr>
      <w:r w:rsidRPr="0090785A">
        <w:rPr>
          <w:b/>
          <w:bCs/>
          <w:sz w:val="26"/>
          <w:szCs w:val="26"/>
        </w:rPr>
        <w:t>1. Hình thức tổ chức</w:t>
      </w:r>
    </w:p>
    <w:p w:rsidR="0022771D" w:rsidRPr="0090785A" w:rsidRDefault="0022771D" w:rsidP="00EA09CC">
      <w:pPr>
        <w:pStyle w:val="msonormalrtejustify0"/>
        <w:widowControl w:val="0"/>
        <w:spacing w:before="120" w:beforeAutospacing="0" w:after="120" w:afterAutospacing="0" w:line="360" w:lineRule="auto"/>
        <w:ind w:firstLine="567"/>
        <w:jc w:val="both"/>
        <w:rPr>
          <w:sz w:val="26"/>
          <w:szCs w:val="26"/>
        </w:rPr>
      </w:pPr>
      <w:r w:rsidRPr="0090785A">
        <w:rPr>
          <w:sz w:val="26"/>
          <w:szCs w:val="26"/>
        </w:rPr>
        <w:t>Đơn vị……………… đã tổ chức triển khai Ngày Pháp luật dưới các hình thức:</w:t>
      </w:r>
    </w:p>
    <w:p w:rsidR="0022771D" w:rsidRPr="0090785A" w:rsidRDefault="0022771D" w:rsidP="00EA09CC">
      <w:pPr>
        <w:pStyle w:val="msonormalrtejustify0"/>
        <w:widowControl w:val="0"/>
        <w:numPr>
          <w:ilvl w:val="0"/>
          <w:numId w:val="1"/>
        </w:numPr>
        <w:spacing w:before="120" w:beforeAutospacing="0" w:after="120" w:afterAutospacing="0" w:line="360" w:lineRule="auto"/>
        <w:ind w:left="0" w:firstLine="567"/>
        <w:jc w:val="both"/>
        <w:rPr>
          <w:sz w:val="26"/>
          <w:szCs w:val="26"/>
        </w:rPr>
      </w:pPr>
      <w:r w:rsidRPr="0090785A">
        <w:rPr>
          <w:sz w:val="26"/>
          <w:szCs w:val="26"/>
        </w:rPr>
        <w:t>Tổ chức tuyên truyền, phổ biến, giáo dục pháp luật về ……..……………….</w:t>
      </w:r>
    </w:p>
    <w:p w:rsidR="0022771D" w:rsidRPr="0090785A" w:rsidRDefault="0022771D" w:rsidP="00EA09CC">
      <w:pPr>
        <w:pStyle w:val="msonormalrtejustify0"/>
        <w:widowControl w:val="0"/>
        <w:numPr>
          <w:ilvl w:val="0"/>
          <w:numId w:val="1"/>
        </w:numPr>
        <w:spacing w:before="120" w:beforeAutospacing="0" w:after="120" w:afterAutospacing="0" w:line="360" w:lineRule="auto"/>
        <w:ind w:left="0" w:firstLine="567"/>
        <w:jc w:val="both"/>
        <w:rPr>
          <w:sz w:val="26"/>
          <w:szCs w:val="26"/>
        </w:rPr>
      </w:pPr>
      <w:r w:rsidRPr="0090785A">
        <w:rPr>
          <w:sz w:val="26"/>
          <w:szCs w:val="26"/>
        </w:rPr>
        <w:t>Treo băng rôn, áp phích khẩu hiệu :…………… từ ngày …. tháng … năm 201</w:t>
      </w:r>
      <w:r>
        <w:rPr>
          <w:sz w:val="26"/>
          <w:szCs w:val="26"/>
        </w:rPr>
        <w:t>5</w:t>
      </w:r>
      <w:r w:rsidRPr="0090785A">
        <w:rPr>
          <w:sz w:val="26"/>
          <w:szCs w:val="26"/>
        </w:rPr>
        <w:t xml:space="preserve"> đến ngày…… tháng …… </w:t>
      </w:r>
      <w:r>
        <w:rPr>
          <w:sz w:val="26"/>
          <w:szCs w:val="26"/>
        </w:rPr>
        <w:t>năm 2015</w:t>
      </w:r>
      <w:r w:rsidRPr="0090785A">
        <w:rPr>
          <w:sz w:val="26"/>
          <w:szCs w:val="26"/>
        </w:rPr>
        <w:t>.</w:t>
      </w:r>
    </w:p>
    <w:p w:rsidR="0022771D" w:rsidRPr="0090785A" w:rsidRDefault="0022771D" w:rsidP="00EA09CC">
      <w:pPr>
        <w:pStyle w:val="msonormalrtejustify0"/>
        <w:widowControl w:val="0"/>
        <w:numPr>
          <w:ilvl w:val="0"/>
          <w:numId w:val="1"/>
        </w:numPr>
        <w:spacing w:before="120" w:beforeAutospacing="0" w:after="120" w:afterAutospacing="0" w:line="360" w:lineRule="auto"/>
        <w:ind w:left="0" w:firstLine="567"/>
        <w:jc w:val="both"/>
        <w:rPr>
          <w:sz w:val="26"/>
          <w:szCs w:val="26"/>
        </w:rPr>
      </w:pPr>
      <w:r w:rsidRPr="0090785A">
        <w:rPr>
          <w:sz w:val="26"/>
          <w:szCs w:val="26"/>
        </w:rPr>
        <w:t>Tuyên truyền qua trang web của đơn vị.</w:t>
      </w:r>
    </w:p>
    <w:p w:rsidR="0022771D" w:rsidRPr="0090785A" w:rsidRDefault="0022771D" w:rsidP="00EA09CC">
      <w:pPr>
        <w:pStyle w:val="msonormalrtejustify0"/>
        <w:widowControl w:val="0"/>
        <w:numPr>
          <w:ilvl w:val="0"/>
          <w:numId w:val="1"/>
        </w:numPr>
        <w:spacing w:before="120" w:beforeAutospacing="0" w:after="120" w:afterAutospacing="0" w:line="360" w:lineRule="auto"/>
        <w:ind w:left="0" w:firstLine="567"/>
        <w:jc w:val="both"/>
        <w:rPr>
          <w:sz w:val="26"/>
          <w:szCs w:val="26"/>
        </w:rPr>
      </w:pPr>
      <w:r w:rsidRPr="0090785A">
        <w:rPr>
          <w:sz w:val="26"/>
          <w:szCs w:val="26"/>
        </w:rPr>
        <w:t>Các hình thức khác : ……</w:t>
      </w:r>
    </w:p>
    <w:p w:rsidR="0022771D" w:rsidRPr="0090785A" w:rsidRDefault="0022771D" w:rsidP="00EA09CC">
      <w:pPr>
        <w:pStyle w:val="msonormalrtejustify0"/>
        <w:widowControl w:val="0"/>
        <w:spacing w:before="120" w:beforeAutospacing="0" w:after="120" w:afterAutospacing="0" w:line="360" w:lineRule="auto"/>
        <w:ind w:firstLine="567"/>
        <w:jc w:val="both"/>
        <w:rPr>
          <w:b/>
          <w:bCs/>
          <w:sz w:val="26"/>
          <w:szCs w:val="26"/>
        </w:rPr>
      </w:pPr>
      <w:r w:rsidRPr="0090785A">
        <w:rPr>
          <w:b/>
          <w:bCs/>
          <w:sz w:val="26"/>
          <w:szCs w:val="26"/>
        </w:rPr>
        <w:t>2. Đối tượng tác động</w:t>
      </w:r>
    </w:p>
    <w:p w:rsidR="0022771D" w:rsidRPr="0090785A" w:rsidRDefault="0022771D" w:rsidP="00EA09CC">
      <w:pPr>
        <w:pStyle w:val="msonormalrtejustify0"/>
        <w:widowControl w:val="0"/>
        <w:spacing w:before="120" w:beforeAutospacing="0" w:after="120" w:afterAutospacing="0" w:line="360" w:lineRule="auto"/>
        <w:ind w:firstLine="567"/>
        <w:jc w:val="both"/>
        <w:rPr>
          <w:b/>
          <w:bCs/>
          <w:sz w:val="26"/>
          <w:szCs w:val="26"/>
        </w:rPr>
      </w:pPr>
      <w:r w:rsidRPr="0090785A">
        <w:rPr>
          <w:b/>
          <w:bCs/>
          <w:sz w:val="26"/>
          <w:szCs w:val="26"/>
        </w:rPr>
        <w:t>3. Kết quả</w:t>
      </w:r>
    </w:p>
    <w:p w:rsidR="0022771D" w:rsidRPr="0090785A" w:rsidRDefault="0022771D" w:rsidP="00EA09CC">
      <w:pPr>
        <w:pStyle w:val="msonormalrtejustify0"/>
        <w:widowControl w:val="0"/>
        <w:spacing w:before="120" w:beforeAutospacing="0" w:after="120" w:afterAutospacing="0" w:line="360" w:lineRule="auto"/>
        <w:ind w:firstLine="567"/>
        <w:jc w:val="both"/>
        <w:rPr>
          <w:sz w:val="26"/>
          <w:szCs w:val="26"/>
        </w:rPr>
      </w:pPr>
      <w:r w:rsidRPr="0090785A">
        <w:rPr>
          <w:sz w:val="26"/>
          <w:szCs w:val="26"/>
        </w:rPr>
        <w:t>Qua phổ biến, tuyên truyền Ngày pháp luật tại đơn vị…….. nhận thức về pháp luật trong đội ngũ cán bộ quản lý, giáo viên, nhân viên, học sinh như thế nào?</w:t>
      </w:r>
    </w:p>
    <w:p w:rsidR="0022771D" w:rsidRPr="0090785A" w:rsidRDefault="0022771D" w:rsidP="00EA09CC">
      <w:pPr>
        <w:pStyle w:val="msonormalrtejustify0"/>
        <w:widowControl w:val="0"/>
        <w:spacing w:before="120" w:beforeAutospacing="0" w:after="120" w:afterAutospacing="0" w:line="360" w:lineRule="auto"/>
        <w:ind w:firstLine="567"/>
        <w:jc w:val="both"/>
        <w:rPr>
          <w:b/>
          <w:bCs/>
          <w:sz w:val="26"/>
          <w:szCs w:val="26"/>
        </w:rPr>
      </w:pPr>
      <w:r w:rsidRPr="0090785A">
        <w:rPr>
          <w:b/>
          <w:bCs/>
          <w:sz w:val="26"/>
          <w:szCs w:val="26"/>
        </w:rPr>
        <w:t>4.Thuận lợi, khó khăn</w:t>
      </w:r>
    </w:p>
    <w:p w:rsidR="0022771D" w:rsidRPr="0090785A" w:rsidRDefault="0022771D" w:rsidP="00EA09CC">
      <w:pPr>
        <w:pStyle w:val="msonormalrtejustify0"/>
        <w:widowControl w:val="0"/>
        <w:spacing w:before="120" w:beforeAutospacing="0" w:after="120" w:afterAutospacing="0" w:line="360" w:lineRule="auto"/>
        <w:ind w:firstLine="567"/>
        <w:jc w:val="both"/>
        <w:rPr>
          <w:b/>
          <w:bCs/>
          <w:sz w:val="26"/>
          <w:szCs w:val="26"/>
        </w:rPr>
      </w:pPr>
      <w:r>
        <w:rPr>
          <w:b/>
          <w:bCs/>
          <w:sz w:val="26"/>
          <w:szCs w:val="26"/>
        </w:rPr>
        <w:t>5. Đề xuất, kiến nghị</w:t>
      </w:r>
    </w:p>
    <w:p w:rsidR="0022771D" w:rsidRPr="0090785A" w:rsidRDefault="0022771D" w:rsidP="00EA09CC">
      <w:pPr>
        <w:pStyle w:val="msonormalrtejustify0"/>
        <w:widowControl w:val="0"/>
        <w:tabs>
          <w:tab w:val="center" w:pos="6231"/>
        </w:tabs>
        <w:spacing w:before="0" w:beforeAutospacing="0" w:after="0" w:afterAutospacing="0" w:line="400" w:lineRule="exact"/>
        <w:jc w:val="both"/>
        <w:rPr>
          <w:b/>
          <w:bCs/>
          <w:sz w:val="26"/>
          <w:szCs w:val="26"/>
        </w:rPr>
      </w:pPr>
      <w:r w:rsidRPr="0090785A">
        <w:rPr>
          <w:sz w:val="26"/>
          <w:szCs w:val="26"/>
        </w:rPr>
        <w:tab/>
      </w:r>
      <w:r>
        <w:rPr>
          <w:b/>
          <w:bCs/>
          <w:sz w:val="26"/>
          <w:szCs w:val="26"/>
        </w:rPr>
        <w:t>Hiệu trưởng</w:t>
      </w:r>
    </w:p>
    <w:p w:rsidR="0022771D" w:rsidRDefault="0022771D" w:rsidP="00EA09CC"/>
    <w:p w:rsidR="0022771D" w:rsidRDefault="0022771D" w:rsidP="00CA74AC">
      <w:pPr>
        <w:ind w:firstLine="0"/>
      </w:pPr>
    </w:p>
    <w:sectPr w:rsidR="0022771D" w:rsidSect="00E4271A">
      <w:footerReference w:type="default" r:id="rId7"/>
      <w:pgSz w:w="12240" w:h="15840" w:code="1"/>
      <w:pgMar w:top="357" w:right="567" w:bottom="567" w:left="1191" w:header="709" w:footer="39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71D" w:rsidRDefault="0022771D" w:rsidP="008C32CF">
      <w:pPr>
        <w:spacing w:before="0" w:after="0"/>
      </w:pPr>
      <w:r>
        <w:separator/>
      </w:r>
    </w:p>
  </w:endnote>
  <w:endnote w:type="continuationSeparator" w:id="0">
    <w:p w:rsidR="0022771D" w:rsidRDefault="0022771D" w:rsidP="008C32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71D" w:rsidRPr="00876D17" w:rsidRDefault="0022771D" w:rsidP="008C32CF">
    <w:pPr>
      <w:pStyle w:val="Footer"/>
      <w:jc w:val="right"/>
      <w:rPr>
        <w:sz w:val="20"/>
        <w:szCs w:val="20"/>
      </w:rPr>
    </w:pPr>
    <w:r w:rsidRPr="00876D17">
      <w:rPr>
        <w:sz w:val="20"/>
        <w:szCs w:val="20"/>
      </w:rPr>
      <w:fldChar w:fldCharType="begin"/>
    </w:r>
    <w:r w:rsidRPr="00876D17">
      <w:rPr>
        <w:sz w:val="20"/>
        <w:szCs w:val="20"/>
      </w:rPr>
      <w:instrText xml:space="preserve"> PAGE   \* MERGEFORMAT </w:instrText>
    </w:r>
    <w:r w:rsidRPr="00876D17">
      <w:rPr>
        <w:sz w:val="20"/>
        <w:szCs w:val="20"/>
      </w:rPr>
      <w:fldChar w:fldCharType="separate"/>
    </w:r>
    <w:r>
      <w:rPr>
        <w:noProof/>
        <w:sz w:val="20"/>
        <w:szCs w:val="20"/>
      </w:rPr>
      <w:t>1</w:t>
    </w:r>
    <w:r w:rsidRPr="00876D17">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71D" w:rsidRDefault="0022771D" w:rsidP="008C32CF">
      <w:pPr>
        <w:spacing w:before="0" w:after="0"/>
      </w:pPr>
      <w:r>
        <w:separator/>
      </w:r>
    </w:p>
  </w:footnote>
  <w:footnote w:type="continuationSeparator" w:id="0">
    <w:p w:rsidR="0022771D" w:rsidRDefault="0022771D" w:rsidP="008C32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81122"/>
    <w:multiLevelType w:val="hybridMultilevel"/>
    <w:tmpl w:val="B5DC4352"/>
    <w:lvl w:ilvl="0" w:tplc="2ABE172E">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46BF"/>
    <w:rsid w:val="00014FF0"/>
    <w:rsid w:val="0003131C"/>
    <w:rsid w:val="00040F6A"/>
    <w:rsid w:val="00056F0D"/>
    <w:rsid w:val="00081ABA"/>
    <w:rsid w:val="00087F20"/>
    <w:rsid w:val="00092796"/>
    <w:rsid w:val="000C3D18"/>
    <w:rsid w:val="000C745A"/>
    <w:rsid w:val="000E7712"/>
    <w:rsid w:val="000F30AF"/>
    <w:rsid w:val="000F44AF"/>
    <w:rsid w:val="00127237"/>
    <w:rsid w:val="00135027"/>
    <w:rsid w:val="0014185E"/>
    <w:rsid w:val="00141FD8"/>
    <w:rsid w:val="0016391E"/>
    <w:rsid w:val="00175267"/>
    <w:rsid w:val="001A7FE5"/>
    <w:rsid w:val="001C199E"/>
    <w:rsid w:val="001F2758"/>
    <w:rsid w:val="0020423B"/>
    <w:rsid w:val="0022771D"/>
    <w:rsid w:val="0026130D"/>
    <w:rsid w:val="002668C6"/>
    <w:rsid w:val="00281990"/>
    <w:rsid w:val="0028313F"/>
    <w:rsid w:val="00287958"/>
    <w:rsid w:val="002B2A67"/>
    <w:rsid w:val="002F5BA8"/>
    <w:rsid w:val="0033552A"/>
    <w:rsid w:val="00335769"/>
    <w:rsid w:val="003A4963"/>
    <w:rsid w:val="003A61ED"/>
    <w:rsid w:val="003D57EF"/>
    <w:rsid w:val="003D6922"/>
    <w:rsid w:val="003E7B64"/>
    <w:rsid w:val="00437095"/>
    <w:rsid w:val="004450EF"/>
    <w:rsid w:val="0045388C"/>
    <w:rsid w:val="004544E9"/>
    <w:rsid w:val="0046688C"/>
    <w:rsid w:val="004D0808"/>
    <w:rsid w:val="0050083A"/>
    <w:rsid w:val="00515479"/>
    <w:rsid w:val="00526ABE"/>
    <w:rsid w:val="00526AE2"/>
    <w:rsid w:val="00541CEF"/>
    <w:rsid w:val="00545743"/>
    <w:rsid w:val="00545C3B"/>
    <w:rsid w:val="00552760"/>
    <w:rsid w:val="005546BF"/>
    <w:rsid w:val="00563161"/>
    <w:rsid w:val="0056776E"/>
    <w:rsid w:val="00580358"/>
    <w:rsid w:val="005B04C6"/>
    <w:rsid w:val="005F66E7"/>
    <w:rsid w:val="00634D42"/>
    <w:rsid w:val="00660D7E"/>
    <w:rsid w:val="0069092E"/>
    <w:rsid w:val="006A2F9E"/>
    <w:rsid w:val="006A33C3"/>
    <w:rsid w:val="006B0EE5"/>
    <w:rsid w:val="006D4499"/>
    <w:rsid w:val="006D4AC7"/>
    <w:rsid w:val="006D7C23"/>
    <w:rsid w:val="007022A5"/>
    <w:rsid w:val="00742E2B"/>
    <w:rsid w:val="00744357"/>
    <w:rsid w:val="007505CF"/>
    <w:rsid w:val="0076488A"/>
    <w:rsid w:val="00781186"/>
    <w:rsid w:val="007863D5"/>
    <w:rsid w:val="007A58CC"/>
    <w:rsid w:val="00812BBA"/>
    <w:rsid w:val="00825168"/>
    <w:rsid w:val="008321F0"/>
    <w:rsid w:val="00833A38"/>
    <w:rsid w:val="00857DEC"/>
    <w:rsid w:val="00876D17"/>
    <w:rsid w:val="0088192B"/>
    <w:rsid w:val="008B5049"/>
    <w:rsid w:val="008C32CF"/>
    <w:rsid w:val="008D11FF"/>
    <w:rsid w:val="0090785A"/>
    <w:rsid w:val="00921EF8"/>
    <w:rsid w:val="00987BFD"/>
    <w:rsid w:val="0099303C"/>
    <w:rsid w:val="009B08FB"/>
    <w:rsid w:val="009C4530"/>
    <w:rsid w:val="009E5AAD"/>
    <w:rsid w:val="00A17E77"/>
    <w:rsid w:val="00A33F9C"/>
    <w:rsid w:val="00A46637"/>
    <w:rsid w:val="00A87DF5"/>
    <w:rsid w:val="00A91A8A"/>
    <w:rsid w:val="00AA41A1"/>
    <w:rsid w:val="00AC608A"/>
    <w:rsid w:val="00AC71D4"/>
    <w:rsid w:val="00B00A57"/>
    <w:rsid w:val="00B15E51"/>
    <w:rsid w:val="00B24371"/>
    <w:rsid w:val="00B42E02"/>
    <w:rsid w:val="00B66917"/>
    <w:rsid w:val="00B725EC"/>
    <w:rsid w:val="00B77F81"/>
    <w:rsid w:val="00B80210"/>
    <w:rsid w:val="00B95073"/>
    <w:rsid w:val="00BE2F93"/>
    <w:rsid w:val="00C15B86"/>
    <w:rsid w:val="00C20E5A"/>
    <w:rsid w:val="00C34C79"/>
    <w:rsid w:val="00C52A7D"/>
    <w:rsid w:val="00C52E09"/>
    <w:rsid w:val="00C777E5"/>
    <w:rsid w:val="00C8281E"/>
    <w:rsid w:val="00CA74AC"/>
    <w:rsid w:val="00D072FC"/>
    <w:rsid w:val="00D52E31"/>
    <w:rsid w:val="00D5318D"/>
    <w:rsid w:val="00D91981"/>
    <w:rsid w:val="00DA4A5B"/>
    <w:rsid w:val="00DB7A88"/>
    <w:rsid w:val="00DE09E6"/>
    <w:rsid w:val="00DE30DD"/>
    <w:rsid w:val="00DF21A9"/>
    <w:rsid w:val="00E0063C"/>
    <w:rsid w:val="00E25957"/>
    <w:rsid w:val="00E4271A"/>
    <w:rsid w:val="00E70876"/>
    <w:rsid w:val="00EA09CC"/>
    <w:rsid w:val="00EB2F47"/>
    <w:rsid w:val="00ED4FD2"/>
    <w:rsid w:val="00F4004E"/>
    <w:rsid w:val="00F561A5"/>
    <w:rsid w:val="00F63F55"/>
    <w:rsid w:val="00F73762"/>
    <w:rsid w:val="00F77215"/>
    <w:rsid w:val="00F84BF7"/>
    <w:rsid w:val="00F94716"/>
    <w:rsid w:val="00FB7DD8"/>
    <w:rsid w:val="00FC0CB9"/>
    <w:rsid w:val="00FD2AD1"/>
    <w:rsid w:val="00FE7543"/>
    <w:rsid w:val="00FF0ED7"/>
    <w:rsid w:val="00FF4B3B"/>
    <w:rsid w:val="00FF753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99E"/>
    <w:pPr>
      <w:spacing w:before="120" w:after="120"/>
      <w:ind w:firstLine="357"/>
      <w:jc w:val="both"/>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rtejustify">
    <w:name w:val="msonormalrtejustify"/>
    <w:basedOn w:val="Normal"/>
    <w:uiPriority w:val="99"/>
    <w:rsid w:val="005546BF"/>
    <w:pPr>
      <w:spacing w:before="100" w:beforeAutospacing="1" w:after="100" w:afterAutospacing="1"/>
      <w:ind w:firstLine="0"/>
      <w:jc w:val="left"/>
    </w:pPr>
    <w:rPr>
      <w:rFonts w:eastAsia="Times New Roman"/>
      <w:sz w:val="24"/>
      <w:szCs w:val="24"/>
    </w:rPr>
  </w:style>
  <w:style w:type="paragraph" w:styleId="ListParagraph">
    <w:name w:val="List Paragraph"/>
    <w:basedOn w:val="Normal"/>
    <w:uiPriority w:val="99"/>
    <w:qFormat/>
    <w:rsid w:val="005546BF"/>
    <w:pPr>
      <w:spacing w:before="100" w:beforeAutospacing="1" w:after="100" w:afterAutospacing="1"/>
      <w:ind w:firstLine="0"/>
      <w:jc w:val="left"/>
    </w:pPr>
    <w:rPr>
      <w:rFonts w:eastAsia="Times New Roman"/>
      <w:sz w:val="24"/>
      <w:szCs w:val="24"/>
    </w:rPr>
  </w:style>
  <w:style w:type="character" w:styleId="Hyperlink">
    <w:name w:val="Hyperlink"/>
    <w:basedOn w:val="DefaultParagraphFont"/>
    <w:uiPriority w:val="99"/>
    <w:rsid w:val="005546BF"/>
    <w:rPr>
      <w:color w:val="0000FF"/>
      <w:u w:val="single"/>
    </w:rPr>
  </w:style>
  <w:style w:type="paragraph" w:styleId="NormalWeb">
    <w:name w:val="Normal (Web)"/>
    <w:basedOn w:val="Normal"/>
    <w:link w:val="NormalWebChar"/>
    <w:uiPriority w:val="99"/>
    <w:rsid w:val="005546BF"/>
    <w:pPr>
      <w:spacing w:before="100" w:beforeAutospacing="1" w:after="100" w:afterAutospacing="1"/>
      <w:ind w:firstLine="0"/>
      <w:jc w:val="left"/>
    </w:pPr>
    <w:rPr>
      <w:rFonts w:eastAsia="Times New Roman"/>
      <w:sz w:val="24"/>
      <w:szCs w:val="24"/>
    </w:rPr>
  </w:style>
  <w:style w:type="character" w:customStyle="1" w:styleId="normalchar">
    <w:name w:val="normalchar"/>
    <w:basedOn w:val="DefaultParagraphFont"/>
    <w:uiPriority w:val="99"/>
    <w:rsid w:val="005546BF"/>
  </w:style>
  <w:style w:type="paragraph" w:styleId="Header">
    <w:name w:val="header"/>
    <w:basedOn w:val="Normal"/>
    <w:link w:val="HeaderChar"/>
    <w:uiPriority w:val="99"/>
    <w:rsid w:val="008C32CF"/>
    <w:pPr>
      <w:tabs>
        <w:tab w:val="center" w:pos="4680"/>
        <w:tab w:val="right" w:pos="9360"/>
      </w:tabs>
      <w:spacing w:before="0" w:after="0"/>
    </w:pPr>
  </w:style>
  <w:style w:type="character" w:customStyle="1" w:styleId="HeaderChar">
    <w:name w:val="Header Char"/>
    <w:basedOn w:val="DefaultParagraphFont"/>
    <w:link w:val="Header"/>
    <w:uiPriority w:val="99"/>
    <w:locked/>
    <w:rsid w:val="008C32CF"/>
  </w:style>
  <w:style w:type="paragraph" w:styleId="Footer">
    <w:name w:val="footer"/>
    <w:basedOn w:val="Normal"/>
    <w:link w:val="FooterChar"/>
    <w:uiPriority w:val="99"/>
    <w:rsid w:val="008C32CF"/>
    <w:pPr>
      <w:tabs>
        <w:tab w:val="center" w:pos="4680"/>
        <w:tab w:val="right" w:pos="9360"/>
      </w:tabs>
      <w:spacing w:before="0" w:after="0"/>
    </w:pPr>
  </w:style>
  <w:style w:type="character" w:customStyle="1" w:styleId="FooterChar">
    <w:name w:val="Footer Char"/>
    <w:basedOn w:val="DefaultParagraphFont"/>
    <w:link w:val="Footer"/>
    <w:uiPriority w:val="99"/>
    <w:locked/>
    <w:rsid w:val="008C32CF"/>
  </w:style>
  <w:style w:type="paragraph" w:styleId="BalloonText">
    <w:name w:val="Balloon Text"/>
    <w:basedOn w:val="Normal"/>
    <w:link w:val="BalloonTextChar"/>
    <w:uiPriority w:val="99"/>
    <w:semiHidden/>
    <w:rsid w:val="005F66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F66E7"/>
    <w:rPr>
      <w:rFonts w:ascii="Segoe UI" w:hAnsi="Segoe UI" w:cs="Segoe UI"/>
      <w:sz w:val="18"/>
      <w:szCs w:val="18"/>
    </w:rPr>
  </w:style>
  <w:style w:type="character" w:customStyle="1" w:styleId="NormalWebChar">
    <w:name w:val="Normal (Web) Char"/>
    <w:link w:val="NormalWeb"/>
    <w:uiPriority w:val="99"/>
    <w:locked/>
    <w:rsid w:val="00AA41A1"/>
    <w:rPr>
      <w:rFonts w:eastAsia="Times New Roman"/>
      <w:sz w:val="24"/>
      <w:szCs w:val="24"/>
    </w:rPr>
  </w:style>
  <w:style w:type="character" w:styleId="Strong">
    <w:name w:val="Strong"/>
    <w:basedOn w:val="DefaultParagraphFont"/>
    <w:uiPriority w:val="99"/>
    <w:qFormat/>
    <w:rsid w:val="008B5049"/>
    <w:rPr>
      <w:b/>
      <w:bCs/>
    </w:rPr>
  </w:style>
  <w:style w:type="character" w:customStyle="1" w:styleId="normalchar0">
    <w:name w:val="normal__char"/>
    <w:uiPriority w:val="99"/>
    <w:rsid w:val="005B04C6"/>
  </w:style>
  <w:style w:type="paragraph" w:customStyle="1" w:styleId="msonormalrtejustify0">
    <w:name w:val="msonormal rtejustify"/>
    <w:basedOn w:val="Normal"/>
    <w:uiPriority w:val="99"/>
    <w:rsid w:val="00A91A8A"/>
    <w:pPr>
      <w:spacing w:before="100" w:beforeAutospacing="1" w:after="100" w:afterAutospacing="1"/>
      <w:ind w:firstLine="0"/>
      <w:jc w:val="left"/>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1901473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1532</Words>
  <Characters>8737</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QUẬN 12</dc:title>
  <dc:subject/>
  <dc:creator>Tan Phuoc</dc:creator>
  <cp:keywords/>
  <dc:description/>
  <cp:lastModifiedBy>Smart</cp:lastModifiedBy>
  <cp:revision>6</cp:revision>
  <cp:lastPrinted>2015-09-29T04:12:00Z</cp:lastPrinted>
  <dcterms:created xsi:type="dcterms:W3CDTF">2015-09-29T07:41:00Z</dcterms:created>
  <dcterms:modified xsi:type="dcterms:W3CDTF">2015-09-29T07:42:00Z</dcterms:modified>
</cp:coreProperties>
</file>